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C27305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125D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1B25C0">
        <w:rPr>
          <w:b/>
          <w:noProof/>
          <w:sz w:val="24"/>
          <w:lang w:val="en-US"/>
        </w:rPr>
        <w:t>3</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1C7875">
        <w:rPr>
          <w:b/>
          <w:noProof/>
          <w:sz w:val="24"/>
          <w:lang w:val="en-US"/>
        </w:rPr>
        <w:t xml:space="preserve">            </w:t>
      </w:r>
      <w:r w:rsidR="00407C04" w:rsidRPr="00407C04">
        <w:rPr>
          <w:b/>
          <w:bCs/>
          <w:noProof/>
          <w:sz w:val="24"/>
        </w:rPr>
        <w:t>R2-2308613</w:t>
      </w:r>
    </w:p>
    <w:p w14:paraId="351CA33D" w14:textId="1C7220CB" w:rsidR="00347001" w:rsidRPr="002D2634" w:rsidRDefault="0098168B" w:rsidP="00D870B2">
      <w:pPr>
        <w:tabs>
          <w:tab w:val="left" w:pos="1985"/>
        </w:tabs>
        <w:rPr>
          <w:bCs/>
          <w:i/>
          <w:iCs/>
          <w:color w:val="2F5496"/>
          <w:sz w:val="24"/>
          <w:lang w:val="pt-PT"/>
        </w:rPr>
      </w:pPr>
      <w:r>
        <w:rPr>
          <w:rFonts w:ascii="Arial" w:eastAsia="MS Mincho" w:hAnsi="Arial"/>
          <w:b/>
          <w:noProof/>
          <w:sz w:val="24"/>
        </w:rPr>
        <w:t>Toulouse</w:t>
      </w:r>
      <w:r w:rsidR="008250F6">
        <w:rPr>
          <w:rFonts w:ascii="Arial" w:eastAsia="MS Mincho" w:hAnsi="Arial"/>
          <w:b/>
          <w:noProof/>
          <w:sz w:val="24"/>
        </w:rPr>
        <w:t xml:space="preserve">, </w:t>
      </w:r>
      <w:r>
        <w:rPr>
          <w:rFonts w:ascii="Arial" w:eastAsia="MS Mincho" w:hAnsi="Arial"/>
          <w:b/>
          <w:noProof/>
          <w:sz w:val="24"/>
        </w:rPr>
        <w:t>France</w:t>
      </w:r>
      <w:r w:rsidR="00436F7B">
        <w:rPr>
          <w:rFonts w:ascii="Arial" w:eastAsia="MS Mincho" w:hAnsi="Arial"/>
          <w:b/>
          <w:noProof/>
          <w:sz w:val="24"/>
        </w:rPr>
        <w:t xml:space="preserve">, </w:t>
      </w:r>
      <w:r w:rsidR="00357820">
        <w:rPr>
          <w:rFonts w:ascii="Arial" w:eastAsia="MS Mincho" w:hAnsi="Arial"/>
          <w:b/>
          <w:noProof/>
          <w:sz w:val="24"/>
        </w:rPr>
        <w:t>August</w:t>
      </w:r>
      <w:r w:rsidR="00436F7B">
        <w:rPr>
          <w:rFonts w:ascii="Arial" w:eastAsia="MS Mincho" w:hAnsi="Arial"/>
          <w:b/>
          <w:noProof/>
          <w:sz w:val="24"/>
        </w:rPr>
        <w:t xml:space="preserve"> </w:t>
      </w:r>
      <w:r w:rsidR="001172B4">
        <w:rPr>
          <w:rFonts w:ascii="Arial" w:eastAsia="MS Mincho" w:hAnsi="Arial"/>
          <w:b/>
          <w:noProof/>
          <w:sz w:val="24"/>
        </w:rPr>
        <w:t>2</w:t>
      </w:r>
      <w:r w:rsidR="00357820">
        <w:rPr>
          <w:rFonts w:ascii="Arial" w:eastAsia="MS Mincho" w:hAnsi="Arial"/>
          <w:b/>
          <w:noProof/>
          <w:sz w:val="24"/>
        </w:rPr>
        <w:t>1</w:t>
      </w:r>
      <w:r w:rsidR="00436F7B">
        <w:rPr>
          <w:rFonts w:ascii="Arial" w:eastAsia="MS Mincho" w:hAnsi="Arial"/>
          <w:b/>
          <w:noProof/>
          <w:sz w:val="24"/>
        </w:rPr>
        <w:t xml:space="preserve"> – 2</w:t>
      </w:r>
      <w:r w:rsidR="00357820">
        <w:rPr>
          <w:rFonts w:ascii="Arial" w:eastAsia="MS Mincho" w:hAnsi="Arial"/>
          <w:b/>
          <w:noProof/>
          <w:sz w:val="24"/>
        </w:rPr>
        <w:t>5</w:t>
      </w:r>
      <w:r w:rsidR="00436F7B">
        <w:rPr>
          <w:rFonts w:ascii="Arial" w:eastAsia="MS Mincho" w:hAnsi="Arial"/>
          <w:b/>
          <w:noProof/>
          <w:sz w:val="24"/>
        </w:rPr>
        <w:t>, 2023</w:t>
      </w:r>
      <w:r w:rsidR="00410637">
        <w:rPr>
          <w:rFonts w:ascii="Arial" w:eastAsia="MS Mincho" w:hAnsi="Arial"/>
          <w:b/>
          <w:noProof/>
          <w:sz w:val="24"/>
        </w:rPr>
        <w:t xml:space="preserve"> </w:t>
      </w:r>
      <w:r w:rsidR="009E3CFB">
        <w:rPr>
          <w:rFonts w:ascii="Arial" w:eastAsia="MS Mincho" w:hAnsi="Arial"/>
          <w:b/>
          <w:noProof/>
          <w:sz w:val="24"/>
        </w:rPr>
        <w:t xml:space="preserve">                       </w:t>
      </w:r>
      <w:r w:rsidR="00CE1C77">
        <w:rPr>
          <w:rFonts w:ascii="Arial" w:eastAsia="MS Mincho" w:hAnsi="Arial"/>
          <w:b/>
          <w:noProof/>
          <w:sz w:val="24"/>
        </w:rPr>
        <w:t xml:space="preserve">            </w:t>
      </w:r>
      <w:r w:rsidR="00E66166">
        <w:rPr>
          <w:rFonts w:ascii="Arial" w:eastAsia="MS Mincho" w:hAnsi="Arial"/>
          <w:b/>
          <w:noProof/>
          <w:sz w:val="24"/>
        </w:rPr>
        <w:tab/>
      </w:r>
      <w:r w:rsidR="008250F6">
        <w:rPr>
          <w:rFonts w:ascii="Arial" w:eastAsia="MS Mincho" w:hAnsi="Arial"/>
          <w:b/>
          <w:noProof/>
          <w:sz w:val="24"/>
        </w:rPr>
        <w:tab/>
      </w:r>
    </w:p>
    <w:p w14:paraId="25DAFCD2" w14:textId="36A4764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DDB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9E3CFB">
        <w:rPr>
          <w:sz w:val="24"/>
          <w:lang w:val="pt-PT"/>
        </w:rPr>
        <w:t>7</w:t>
      </w:r>
      <w:r w:rsidR="00EE24F5">
        <w:rPr>
          <w:sz w:val="24"/>
          <w:lang w:val="pt-PT"/>
        </w:rPr>
        <w:t>.</w:t>
      </w:r>
      <w:r w:rsidR="005C1150">
        <w:rPr>
          <w:sz w:val="24"/>
          <w:lang w:val="pt-PT"/>
        </w:rPr>
        <w:t>4.2.</w:t>
      </w:r>
      <w:r w:rsidR="009F36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76580AFC"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w:t>
      </w:r>
      <w:r w:rsidR="00F3121C">
        <w:rPr>
          <w:rFonts w:ascii="Arial" w:hAnsi="Arial"/>
          <w:bCs/>
          <w:sz w:val="24"/>
        </w:rPr>
        <w:t>d</w:t>
      </w:r>
    </w:p>
    <w:p w14:paraId="74344D9C" w14:textId="163F719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B25C0" w:rsidRPr="001B25C0">
        <w:rPr>
          <w:rFonts w:ascii="Arial" w:hAnsi="Arial"/>
          <w:sz w:val="24"/>
        </w:rPr>
        <w:t>Conflict between LTM</w:t>
      </w:r>
      <w:r w:rsidR="00D25C91">
        <w:rPr>
          <w:rFonts w:ascii="Arial" w:hAnsi="Arial"/>
          <w:sz w:val="24"/>
        </w:rPr>
        <w:t xml:space="preserve"> triggering</w:t>
      </w:r>
      <w:r w:rsidR="001B25C0" w:rsidRPr="001B25C0">
        <w:rPr>
          <w:rFonts w:ascii="Arial" w:hAnsi="Arial"/>
          <w:sz w:val="24"/>
        </w:rPr>
        <w:t xml:space="preserve"> and </w:t>
      </w:r>
      <w:r w:rsidR="00B84140">
        <w:rPr>
          <w:rFonts w:ascii="Arial" w:hAnsi="Arial"/>
          <w:sz w:val="24"/>
        </w:rPr>
        <w:t>legacy</w:t>
      </w:r>
      <w:r w:rsidR="001B25C0" w:rsidRPr="001B25C0">
        <w:rPr>
          <w:rFonts w:ascii="Arial" w:hAnsi="Arial"/>
          <w:sz w:val="24"/>
        </w:rPr>
        <w:t xml:space="preserve"> RRC messaging</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9949EC" w14:textId="32F1CB36" w:rsidR="00431E48" w:rsidRPr="00320A6B" w:rsidRDefault="00E73BB1" w:rsidP="005B6108">
      <w:pPr>
        <w:spacing w:after="0"/>
      </w:pPr>
      <w:r>
        <w:t xml:space="preserve">This contribution discusses </w:t>
      </w:r>
      <w:r w:rsidR="00F869D0">
        <w:t>a conflict</w:t>
      </w:r>
      <w:r w:rsidR="007A0B6C">
        <w:t xml:space="preserve"> that arises </w:t>
      </w:r>
      <w:r w:rsidR="00F869D0">
        <w:t>if the serving DU triggers LTM</w:t>
      </w:r>
      <w:r w:rsidR="008602D2">
        <w:t xml:space="preserve"> </w:t>
      </w:r>
      <w:r w:rsidR="0077466F">
        <w:t>before an inflight RRC message originating from the CU is delivered</w:t>
      </w:r>
      <w:r w:rsidR="0096472C">
        <w:t xml:space="preserve"> to the UE.</w:t>
      </w:r>
    </w:p>
    <w:p w14:paraId="05C6543A" w14:textId="10F9F991" w:rsidR="00B923E3" w:rsidRDefault="00CD4C7B" w:rsidP="004E5D6F">
      <w:pPr>
        <w:pStyle w:val="Heading1"/>
      </w:pPr>
      <w:r w:rsidRPr="00320A6B">
        <w:t>2</w:t>
      </w:r>
      <w:r w:rsidRPr="00320A6B">
        <w:tab/>
      </w:r>
      <w:r w:rsidR="00E1081F">
        <w:t>Discussion</w:t>
      </w:r>
    </w:p>
    <w:p w14:paraId="45FFC57C" w14:textId="44300C70" w:rsidR="00111EAD" w:rsidRDefault="00111EAD" w:rsidP="00111EAD"/>
    <w:p w14:paraId="14D3E50F" w14:textId="203A4C36" w:rsidR="00B17C67" w:rsidRDefault="00FC2912" w:rsidP="00B17C67">
      <w:pPr>
        <w:keepNext/>
        <w:jc w:val="center"/>
      </w:pPr>
      <w:r>
        <w:rPr>
          <w:noProof/>
        </w:rPr>
        <w:drawing>
          <wp:inline distT="0" distB="0" distL="0" distR="0" wp14:anchorId="778A7AA6" wp14:editId="5CF4E71E">
            <wp:extent cx="4916465" cy="3654329"/>
            <wp:effectExtent l="0" t="0" r="0" b="3810"/>
            <wp:docPr id="11" name="Picture 11"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 screen&#10;&#10;Description automatically generated with low confidence"/>
                    <pic:cNvPicPr/>
                  </pic:nvPicPr>
                  <pic:blipFill>
                    <a:blip r:embed="rId12"/>
                    <a:stretch>
                      <a:fillRect/>
                    </a:stretch>
                  </pic:blipFill>
                  <pic:spPr>
                    <a:xfrm>
                      <a:off x="0" y="0"/>
                      <a:ext cx="4931309" cy="3665363"/>
                    </a:xfrm>
                    <a:prstGeom prst="rect">
                      <a:avLst/>
                    </a:prstGeom>
                  </pic:spPr>
                </pic:pic>
              </a:graphicData>
            </a:graphic>
          </wp:inline>
        </w:drawing>
      </w:r>
    </w:p>
    <w:p w14:paraId="0DDBEA1C" w14:textId="7439854A" w:rsidR="00C93A07" w:rsidRPr="000F0C99" w:rsidRDefault="00B17C67" w:rsidP="000F0C99">
      <w:pPr>
        <w:pStyle w:val="Caption"/>
        <w:jc w:val="center"/>
        <w:rPr>
          <w:b/>
          <w:bCs/>
          <w:i w:val="0"/>
          <w:iCs w:val="0"/>
          <w:color w:val="000000" w:themeColor="text1"/>
        </w:rPr>
      </w:pPr>
      <w:r w:rsidRPr="000F0C99">
        <w:rPr>
          <w:b/>
          <w:bCs/>
          <w:i w:val="0"/>
          <w:iCs w:val="0"/>
          <w:color w:val="000000" w:themeColor="text1"/>
        </w:rPr>
        <w:t xml:space="preserve">Figure </w:t>
      </w:r>
      <w:r w:rsidRPr="000F0C99">
        <w:rPr>
          <w:b/>
          <w:bCs/>
          <w:i w:val="0"/>
          <w:iCs w:val="0"/>
          <w:color w:val="000000" w:themeColor="text1"/>
        </w:rPr>
        <w:fldChar w:fldCharType="begin"/>
      </w:r>
      <w:r w:rsidRPr="000F0C99">
        <w:rPr>
          <w:b/>
          <w:bCs/>
          <w:i w:val="0"/>
          <w:iCs w:val="0"/>
          <w:color w:val="000000" w:themeColor="text1"/>
        </w:rPr>
        <w:instrText xml:space="preserve"> SEQ Figure \* ARABIC </w:instrText>
      </w:r>
      <w:r w:rsidRPr="000F0C99">
        <w:rPr>
          <w:b/>
          <w:bCs/>
          <w:i w:val="0"/>
          <w:iCs w:val="0"/>
          <w:color w:val="000000" w:themeColor="text1"/>
        </w:rPr>
        <w:fldChar w:fldCharType="separate"/>
      </w:r>
      <w:r w:rsidRPr="000F0C99">
        <w:rPr>
          <w:b/>
          <w:bCs/>
          <w:i w:val="0"/>
          <w:iCs w:val="0"/>
          <w:color w:val="000000" w:themeColor="text1"/>
        </w:rPr>
        <w:t>1</w:t>
      </w:r>
      <w:r w:rsidRPr="000F0C99">
        <w:rPr>
          <w:b/>
          <w:bCs/>
          <w:i w:val="0"/>
          <w:iCs w:val="0"/>
          <w:color w:val="000000" w:themeColor="text1"/>
        </w:rPr>
        <w:fldChar w:fldCharType="end"/>
      </w:r>
      <w:r w:rsidRPr="000F0C99">
        <w:rPr>
          <w:b/>
          <w:bCs/>
          <w:i w:val="0"/>
          <w:iCs w:val="0"/>
          <w:color w:val="000000" w:themeColor="text1"/>
        </w:rPr>
        <w:t xml:space="preserve"> </w:t>
      </w:r>
      <w:r w:rsidR="00A13B21">
        <w:rPr>
          <w:b/>
          <w:bCs/>
          <w:i w:val="0"/>
          <w:iCs w:val="0"/>
          <w:color w:val="000000" w:themeColor="text1"/>
        </w:rPr>
        <w:t>–</w:t>
      </w:r>
      <w:r w:rsidRPr="000F0C99">
        <w:rPr>
          <w:b/>
          <w:bCs/>
          <w:i w:val="0"/>
          <w:iCs w:val="0"/>
          <w:color w:val="000000" w:themeColor="text1"/>
        </w:rPr>
        <w:t xml:space="preserve"> </w:t>
      </w:r>
      <w:r w:rsidR="00A13B21">
        <w:rPr>
          <w:b/>
          <w:bCs/>
          <w:i w:val="0"/>
          <w:iCs w:val="0"/>
          <w:color w:val="000000" w:themeColor="text1"/>
        </w:rPr>
        <w:t xml:space="preserve">LTM triggering before delivery of inflight RRC message </w:t>
      </w:r>
    </w:p>
    <w:p w14:paraId="56962187" w14:textId="04BFDE34" w:rsidR="003C1BD1" w:rsidRDefault="00FC044E" w:rsidP="00111EAD">
      <w:r>
        <w:t xml:space="preserve">Figure 1 illustrates </w:t>
      </w:r>
      <w:r w:rsidR="00E354F3">
        <w:t>an</w:t>
      </w:r>
      <w:r>
        <w:t xml:space="preserve"> issue </w:t>
      </w:r>
      <w:r w:rsidR="00E354F3">
        <w:t xml:space="preserve">related to RRC messaging </w:t>
      </w:r>
      <w:r w:rsidR="00296A05">
        <w:t>that shows up in split-gNB-a</w:t>
      </w:r>
      <w:r w:rsidR="00594309">
        <w:t>rchitecture</w:t>
      </w:r>
      <w:r w:rsidR="00E354F3">
        <w:t>s</w:t>
      </w:r>
      <w:r w:rsidR="00594309">
        <w:t xml:space="preserve"> in the </w:t>
      </w:r>
      <w:r w:rsidR="00E354F3">
        <w:t xml:space="preserve">LTM </w:t>
      </w:r>
      <w:r w:rsidR="00594309">
        <w:t xml:space="preserve">context. </w:t>
      </w:r>
    </w:p>
    <w:p w14:paraId="7EB8569A" w14:textId="77777777" w:rsidR="00B3196D" w:rsidRDefault="00594309" w:rsidP="003C1BD1">
      <w:pPr>
        <w:pStyle w:val="ListParagraph"/>
        <w:numPr>
          <w:ilvl w:val="0"/>
          <w:numId w:val="30"/>
        </w:numPr>
      </w:pPr>
      <w:r>
        <w:t>Th</w:t>
      </w:r>
      <w:r w:rsidR="003C1BD1">
        <w:t xml:space="preserve">e decision to trigger LTM is locally made by the serving DU </w:t>
      </w:r>
      <w:r w:rsidR="00B3196D">
        <w:t>based on L1 measurement reports.</w:t>
      </w:r>
    </w:p>
    <w:p w14:paraId="08C6F713" w14:textId="3FB1012B" w:rsidR="00B33A7C" w:rsidRDefault="00B3196D" w:rsidP="00834564">
      <w:pPr>
        <w:pStyle w:val="ListParagraph"/>
        <w:numPr>
          <w:ilvl w:val="1"/>
          <w:numId w:val="30"/>
        </w:numPr>
      </w:pPr>
      <w:r>
        <w:t xml:space="preserve">First, the </w:t>
      </w:r>
      <w:r w:rsidR="00834564">
        <w:t>serving D</w:t>
      </w:r>
      <w:r>
        <w:t>U</w:t>
      </w:r>
      <w:r w:rsidR="00834564">
        <w:t xml:space="preserve"> </w:t>
      </w:r>
      <w:r w:rsidR="00B33A7C">
        <w:t xml:space="preserve">triggers LTM </w:t>
      </w:r>
      <w:r w:rsidR="00834564">
        <w:t>via sending an LTM MAC CE</w:t>
      </w:r>
      <w:r w:rsidR="00B33A7C">
        <w:t xml:space="preserve"> to the UE</w:t>
      </w:r>
      <w:r w:rsidR="0085302C">
        <w:t>.</w:t>
      </w:r>
    </w:p>
    <w:p w14:paraId="4B28C558" w14:textId="04869415" w:rsidR="0070367C" w:rsidRDefault="00B33A7C" w:rsidP="00834564">
      <w:pPr>
        <w:pStyle w:val="ListParagraph"/>
        <w:numPr>
          <w:ilvl w:val="1"/>
          <w:numId w:val="30"/>
        </w:numPr>
      </w:pPr>
      <w:r w:rsidRPr="0085302C">
        <w:rPr>
          <w:u w:val="single"/>
        </w:rPr>
        <w:t>Then</w:t>
      </w:r>
      <w:r w:rsidR="007A703F">
        <w:t>, the serving DU sends a notification message to the CU indicating the cell change</w:t>
      </w:r>
      <w:r w:rsidR="0085302C">
        <w:t>.</w:t>
      </w:r>
    </w:p>
    <w:p w14:paraId="516352C9" w14:textId="6866F85C" w:rsidR="0070367C" w:rsidRPr="0070367C" w:rsidRDefault="0070367C" w:rsidP="0070367C">
      <w:pPr>
        <w:rPr>
          <w:b/>
          <w:bCs/>
        </w:rPr>
      </w:pPr>
      <w:r>
        <w:rPr>
          <w:b/>
          <w:bCs/>
        </w:rPr>
        <w:t xml:space="preserve">Observation 1: The decision to trigger LTM </w:t>
      </w:r>
      <w:r w:rsidR="007D304B">
        <w:rPr>
          <w:b/>
          <w:bCs/>
        </w:rPr>
        <w:t xml:space="preserve">by the serving DU </w:t>
      </w:r>
      <w:r>
        <w:rPr>
          <w:b/>
          <w:bCs/>
        </w:rPr>
        <w:t>may be local</w:t>
      </w:r>
      <w:r w:rsidR="007D304B">
        <w:rPr>
          <w:b/>
          <w:bCs/>
        </w:rPr>
        <w:t xml:space="preserve">. The CU learns about LTM triggering </w:t>
      </w:r>
      <w:r w:rsidR="00A6687E">
        <w:rPr>
          <w:b/>
          <w:bCs/>
        </w:rPr>
        <w:t>after it occurs.</w:t>
      </w:r>
    </w:p>
    <w:p w14:paraId="45911E87" w14:textId="5DE54737" w:rsidR="00C93A07" w:rsidRDefault="00BD5986" w:rsidP="0070367C">
      <w:pPr>
        <w:pStyle w:val="ListParagraph"/>
        <w:numPr>
          <w:ilvl w:val="0"/>
          <w:numId w:val="30"/>
        </w:numPr>
      </w:pPr>
      <w:r>
        <w:t xml:space="preserve">Before the CU </w:t>
      </w:r>
      <w:r w:rsidR="005229F5">
        <w:t xml:space="preserve">receives the LTM cell change notification from the </w:t>
      </w:r>
      <w:r w:rsidR="00247EBB">
        <w:t xml:space="preserve">(old) </w:t>
      </w:r>
      <w:r w:rsidR="005229F5">
        <w:t xml:space="preserve">serving DU, the CU may issue an RRC message </w:t>
      </w:r>
      <w:r w:rsidR="000304CA">
        <w:t>towards the (old) serving DU</w:t>
      </w:r>
      <w:r w:rsidR="002C552F">
        <w:t xml:space="preserve"> </w:t>
      </w:r>
      <w:r w:rsidR="005229F5">
        <w:t>to</w:t>
      </w:r>
      <w:r w:rsidR="002C552F">
        <w:t xml:space="preserve"> be delivered to</w:t>
      </w:r>
      <w:r w:rsidR="005229F5">
        <w:t xml:space="preserve"> the UE</w:t>
      </w:r>
      <w:r w:rsidR="0022796F">
        <w:t xml:space="preserve">. In this case, the </w:t>
      </w:r>
      <w:r w:rsidR="000304CA">
        <w:t xml:space="preserve">(old) </w:t>
      </w:r>
      <w:r w:rsidR="0022796F">
        <w:t xml:space="preserve">serving DU </w:t>
      </w:r>
      <w:r w:rsidR="000304CA">
        <w:t>cannot deliver the RRC</w:t>
      </w:r>
      <w:r w:rsidR="002C552F">
        <w:t xml:space="preserve"> message since LTM has already been triggered.</w:t>
      </w:r>
    </w:p>
    <w:p w14:paraId="305130E3" w14:textId="0E86070F" w:rsidR="002C552F" w:rsidRPr="002C552F" w:rsidRDefault="002C552F" w:rsidP="002C552F">
      <w:pPr>
        <w:rPr>
          <w:b/>
          <w:bCs/>
        </w:rPr>
      </w:pPr>
      <w:r>
        <w:rPr>
          <w:b/>
          <w:bCs/>
        </w:rPr>
        <w:lastRenderedPageBreak/>
        <w:t xml:space="preserve">Observation 2: </w:t>
      </w:r>
      <w:r w:rsidR="007F1F12">
        <w:rPr>
          <w:b/>
          <w:bCs/>
        </w:rPr>
        <w:t xml:space="preserve">The CU may issue an RRC message to the UE via the (old) serving DU </w:t>
      </w:r>
      <w:r w:rsidR="00250E8B">
        <w:rPr>
          <w:b/>
          <w:bCs/>
        </w:rPr>
        <w:t xml:space="preserve">before the CU knows that the (old) serving DU </w:t>
      </w:r>
      <w:r w:rsidR="00711EB9">
        <w:rPr>
          <w:b/>
          <w:bCs/>
        </w:rPr>
        <w:t>has triggered LTM</w:t>
      </w:r>
      <w:r w:rsidR="00215DFD">
        <w:rPr>
          <w:b/>
          <w:bCs/>
        </w:rPr>
        <w:t>.</w:t>
      </w:r>
    </w:p>
    <w:p w14:paraId="0A19C606" w14:textId="77777777" w:rsidR="00FD48C3" w:rsidRDefault="002C552F" w:rsidP="0070367C">
      <w:pPr>
        <w:pStyle w:val="ListParagraph"/>
        <w:numPr>
          <w:ilvl w:val="0"/>
          <w:numId w:val="30"/>
        </w:numPr>
      </w:pPr>
      <w:r>
        <w:t>A</w:t>
      </w:r>
      <w:r w:rsidR="008909FB">
        <w:t xml:space="preserve">fter the CU </w:t>
      </w:r>
      <w:r w:rsidR="00E14B47">
        <w:t>receives the LTM cell change notification</w:t>
      </w:r>
      <w:r w:rsidR="000D3A8D">
        <w:t xml:space="preserve"> from the (old) serving DU</w:t>
      </w:r>
      <w:r w:rsidR="00E14B47">
        <w:t xml:space="preserve">, </w:t>
      </w:r>
      <w:r w:rsidR="00004AE0">
        <w:t>the CU learns that the RRC message was not delivered</w:t>
      </w:r>
      <w:r w:rsidR="000D3A8D">
        <w:t xml:space="preserve"> to the UE. </w:t>
      </w:r>
    </w:p>
    <w:p w14:paraId="65DF074B" w14:textId="77777777" w:rsidR="00A23290" w:rsidRDefault="000D3A8D" w:rsidP="00A23290">
      <w:pPr>
        <w:pStyle w:val="ListParagraph"/>
        <w:numPr>
          <w:ilvl w:val="1"/>
          <w:numId w:val="30"/>
        </w:numPr>
      </w:pPr>
      <w:r>
        <w:t xml:space="preserve">In case the </w:t>
      </w:r>
      <w:r w:rsidR="009F5AA7">
        <w:t xml:space="preserve">RRC message carries upper layer configuration </w:t>
      </w:r>
      <w:r w:rsidR="00FD48C3">
        <w:t xml:space="preserve">that is independent of the </w:t>
      </w:r>
      <w:r w:rsidR="00167527">
        <w:t xml:space="preserve">UE’s current serving cell group, the RRC message can be retransmitted via the </w:t>
      </w:r>
      <w:r w:rsidR="00A23290">
        <w:t>(new) serving DU.</w:t>
      </w:r>
    </w:p>
    <w:p w14:paraId="50A92B33" w14:textId="3AE91A3C" w:rsidR="00A23290" w:rsidRPr="007E2987" w:rsidRDefault="007E2987" w:rsidP="00A23290">
      <w:pPr>
        <w:rPr>
          <w:b/>
          <w:bCs/>
        </w:rPr>
      </w:pPr>
      <w:r>
        <w:rPr>
          <w:b/>
          <w:bCs/>
        </w:rPr>
        <w:t>Observation 3a (non-problematic scenario): If the RRC message carries</w:t>
      </w:r>
      <w:r w:rsidR="00653618">
        <w:rPr>
          <w:b/>
          <w:bCs/>
        </w:rPr>
        <w:t xml:space="preserve"> upper-layer configuration that is independent of the UE’s current serving cell group, the RRC message can be retransmitted via the (new) serving DU after LTM execution.</w:t>
      </w:r>
    </w:p>
    <w:p w14:paraId="675572D4" w14:textId="6E1BC273" w:rsidR="002C552F" w:rsidRDefault="00653618" w:rsidP="00A23290">
      <w:pPr>
        <w:pStyle w:val="ListParagraph"/>
        <w:numPr>
          <w:ilvl w:val="1"/>
          <w:numId w:val="30"/>
        </w:numPr>
      </w:pPr>
      <w:r>
        <w:t xml:space="preserve">In case the RRC message carries </w:t>
      </w:r>
      <w:r w:rsidR="00EF2B14">
        <w:t xml:space="preserve">lower layer configuration </w:t>
      </w:r>
      <w:r w:rsidR="00420E0A">
        <w:t>associated with the UE’s old serving cell group, whether to retransmit the RRC message to the UE via the (new) serving DU becomes a dilemma:</w:t>
      </w:r>
    </w:p>
    <w:p w14:paraId="7F8A4BB7" w14:textId="595550DB" w:rsidR="00EA4FB7" w:rsidRDefault="00EA4FB7" w:rsidP="00EA4FB7">
      <w:pPr>
        <w:pStyle w:val="ListParagraph"/>
        <w:numPr>
          <w:ilvl w:val="2"/>
          <w:numId w:val="30"/>
        </w:numPr>
      </w:pPr>
      <w:r>
        <w:t xml:space="preserve">If </w:t>
      </w:r>
      <w:r w:rsidR="009A4BE9">
        <w:t xml:space="preserve">the RRC message is retransmitted, the </w:t>
      </w:r>
      <w:r w:rsidR="009F5A19">
        <w:t>UE may fail to apply the outdated RRC configuration, which triggers the UE to perform connection re-establishment.</w:t>
      </w:r>
    </w:p>
    <w:p w14:paraId="125A8725" w14:textId="7AFF3F60" w:rsidR="009F5A19" w:rsidRDefault="009F5A19" w:rsidP="00EA4FB7">
      <w:pPr>
        <w:pStyle w:val="ListParagraph"/>
        <w:numPr>
          <w:ilvl w:val="2"/>
          <w:numId w:val="30"/>
        </w:numPr>
      </w:pPr>
      <w:r>
        <w:t xml:space="preserve">If the RRC message </w:t>
      </w:r>
      <w:r w:rsidR="009414F7">
        <w:t xml:space="preserve">is not retransmitted, new RRC messages of the same SRB will have to use new </w:t>
      </w:r>
      <w:r w:rsidR="009414F7" w:rsidRPr="00E4225A">
        <w:t>PDCP sequence numbers as mandated for replay protection using the same AS security context [1]. This creates a PDCP SN gap. Since the default value of the t-Reordering timer for SRB1 is infinity [2], the t-Reordering timer may never expire, and no PDCP SDUs of the SRB can be delivered anymore to the upper layers.</w:t>
      </w:r>
    </w:p>
    <w:p w14:paraId="46C93EEB" w14:textId="46C8E022" w:rsidR="000B4119" w:rsidRDefault="000B4119" w:rsidP="000B4119">
      <w:pPr>
        <w:rPr>
          <w:b/>
          <w:bCs/>
        </w:rPr>
      </w:pPr>
      <w:r>
        <w:rPr>
          <w:b/>
          <w:bCs/>
        </w:rPr>
        <w:t xml:space="preserve">Observation 3b (problematic scenario): </w:t>
      </w:r>
      <w:r w:rsidR="00622218">
        <w:rPr>
          <w:b/>
          <w:bCs/>
        </w:rPr>
        <w:t>If the RRC message carries lower-layer configuration associated with the UE’s old serving cell group</w:t>
      </w:r>
      <w:r w:rsidR="00282FF2">
        <w:rPr>
          <w:b/>
          <w:bCs/>
        </w:rPr>
        <w:t xml:space="preserve">, </w:t>
      </w:r>
      <w:r w:rsidR="002B337B">
        <w:rPr>
          <w:b/>
          <w:bCs/>
        </w:rPr>
        <w:t>both retransmission and skipping of the RRC message is problematic</w:t>
      </w:r>
      <w:r w:rsidR="00013FCE">
        <w:rPr>
          <w:b/>
          <w:bCs/>
        </w:rPr>
        <w:t>:</w:t>
      </w:r>
    </w:p>
    <w:p w14:paraId="017191A6" w14:textId="3CEEF6A8" w:rsidR="00013FCE" w:rsidRDefault="00013FCE" w:rsidP="00013FCE">
      <w:pPr>
        <w:pStyle w:val="ListParagraph"/>
        <w:numPr>
          <w:ilvl w:val="0"/>
          <w:numId w:val="31"/>
        </w:numPr>
        <w:rPr>
          <w:b/>
          <w:bCs/>
        </w:rPr>
      </w:pPr>
      <w:r>
        <w:rPr>
          <w:b/>
          <w:bCs/>
        </w:rPr>
        <w:t xml:space="preserve">Retransmission </w:t>
      </w:r>
      <w:r w:rsidR="00977597">
        <w:rPr>
          <w:b/>
          <w:bCs/>
        </w:rPr>
        <w:t>triggers connection re-establishment since the UE cannot apply outdated configuration</w:t>
      </w:r>
    </w:p>
    <w:p w14:paraId="6B618232" w14:textId="2B56C17B" w:rsidR="00977597" w:rsidRPr="00013FCE" w:rsidRDefault="00977597" w:rsidP="00013FCE">
      <w:pPr>
        <w:pStyle w:val="ListParagraph"/>
        <w:numPr>
          <w:ilvl w:val="0"/>
          <w:numId w:val="31"/>
        </w:numPr>
        <w:rPr>
          <w:b/>
          <w:bCs/>
        </w:rPr>
      </w:pPr>
      <w:r>
        <w:rPr>
          <w:b/>
          <w:bCs/>
        </w:rPr>
        <w:t>Skipping creates a PDCP SN gap</w:t>
      </w:r>
      <w:r w:rsidR="008B02FC">
        <w:rPr>
          <w:b/>
          <w:bCs/>
        </w:rPr>
        <w:t xml:space="preserve">, which stalls the delivery of </w:t>
      </w:r>
      <w:r w:rsidR="002152A5">
        <w:rPr>
          <w:b/>
          <w:bCs/>
        </w:rPr>
        <w:t>the</w:t>
      </w:r>
      <w:r w:rsidR="008B02FC">
        <w:rPr>
          <w:b/>
          <w:bCs/>
        </w:rPr>
        <w:t xml:space="preserve"> future RRC messages to the UE on the SRB</w:t>
      </w:r>
    </w:p>
    <w:p w14:paraId="18EB400B" w14:textId="257B56C2" w:rsidR="000B4119" w:rsidRDefault="002B7850" w:rsidP="002152A5">
      <w:r>
        <w:t>This should be discussed by RAN2.</w:t>
      </w:r>
    </w:p>
    <w:p w14:paraId="0E9EFBF4" w14:textId="644D9D72" w:rsidR="00021557" w:rsidRDefault="00021557" w:rsidP="00021557">
      <w:pPr>
        <w:rPr>
          <w:b/>
          <w:bCs/>
        </w:rPr>
      </w:pPr>
      <w:r>
        <w:rPr>
          <w:b/>
          <w:bCs/>
        </w:rPr>
        <w:t>Proposal</w:t>
      </w:r>
      <w:r w:rsidR="00B31B7E">
        <w:rPr>
          <w:b/>
          <w:bCs/>
        </w:rPr>
        <w:t xml:space="preserve"> 1a</w:t>
      </w:r>
      <w:r>
        <w:rPr>
          <w:b/>
          <w:bCs/>
        </w:rPr>
        <w:t xml:space="preserve">: RAN2 to discuss the issue when </w:t>
      </w:r>
      <w:r w:rsidR="00D62472">
        <w:rPr>
          <w:b/>
          <w:bCs/>
        </w:rPr>
        <w:t xml:space="preserve">the CU issues an inflight RRC message towards the </w:t>
      </w:r>
      <w:r w:rsidR="00251C2B">
        <w:rPr>
          <w:b/>
          <w:bCs/>
        </w:rPr>
        <w:t xml:space="preserve">(old) </w:t>
      </w:r>
      <w:r w:rsidR="00D62472">
        <w:rPr>
          <w:b/>
          <w:bCs/>
        </w:rPr>
        <w:t xml:space="preserve">serving </w:t>
      </w:r>
      <w:r w:rsidR="00BF2201">
        <w:rPr>
          <w:b/>
          <w:bCs/>
        </w:rPr>
        <w:t xml:space="preserve">DU </w:t>
      </w:r>
      <w:r w:rsidR="00D32EEB">
        <w:rPr>
          <w:b/>
          <w:bCs/>
        </w:rPr>
        <w:t xml:space="preserve">before the CU receives the notification </w:t>
      </w:r>
      <w:r w:rsidR="00AF1A0F">
        <w:rPr>
          <w:b/>
          <w:bCs/>
        </w:rPr>
        <w:t xml:space="preserve">from the (old) serving DU </w:t>
      </w:r>
      <w:r w:rsidR="00233CFA">
        <w:rPr>
          <w:b/>
          <w:bCs/>
        </w:rPr>
        <w:t>that</w:t>
      </w:r>
      <w:r w:rsidR="00D32EEB">
        <w:rPr>
          <w:b/>
          <w:bCs/>
        </w:rPr>
        <w:t xml:space="preserve"> LTM </w:t>
      </w:r>
      <w:r w:rsidR="00233CFA">
        <w:rPr>
          <w:b/>
          <w:bCs/>
        </w:rPr>
        <w:t xml:space="preserve">has been </w:t>
      </w:r>
      <w:r w:rsidR="00D32EEB">
        <w:rPr>
          <w:b/>
          <w:bCs/>
        </w:rPr>
        <w:t>trigger</w:t>
      </w:r>
      <w:r w:rsidR="00233CFA">
        <w:rPr>
          <w:b/>
          <w:bCs/>
        </w:rPr>
        <w:t>ed</w:t>
      </w:r>
      <w:r w:rsidR="00D32EEB">
        <w:rPr>
          <w:b/>
          <w:bCs/>
        </w:rPr>
        <w:t>.</w:t>
      </w:r>
    </w:p>
    <w:p w14:paraId="6D7919B8" w14:textId="422591FA" w:rsidR="00FC6BA9" w:rsidRPr="0097114F" w:rsidRDefault="00021557" w:rsidP="00B31B7E">
      <w:pPr>
        <w:rPr>
          <w:b/>
          <w:bCs/>
        </w:rPr>
      </w:pPr>
      <w:r>
        <w:rPr>
          <w:b/>
          <w:bCs/>
        </w:rPr>
        <w:t xml:space="preserve">Proposal 1b: RAN2 to discuss the dilemma of whether the CU should retransmit </w:t>
      </w:r>
      <w:r w:rsidR="00B31B7E">
        <w:rPr>
          <w:b/>
          <w:bCs/>
        </w:rPr>
        <w:t>the</w:t>
      </w:r>
      <w:r>
        <w:rPr>
          <w:b/>
          <w:bCs/>
        </w:rPr>
        <w:t xml:space="preserve"> missed RRC message to the UE via the new serving DU.</w:t>
      </w:r>
      <w:r w:rsidR="002E6266">
        <w:rPr>
          <w:b/>
          <w:bCs/>
        </w:rPr>
        <w:t xml:space="preserve"> </w:t>
      </w:r>
    </w:p>
    <w:p w14:paraId="23DA704C" w14:textId="4D63F106" w:rsidR="0096408F" w:rsidRDefault="0096408F" w:rsidP="0096408F">
      <w:pPr>
        <w:pStyle w:val="Heading1"/>
      </w:pPr>
      <w:r>
        <w:t>Conclusion</w:t>
      </w:r>
    </w:p>
    <w:p w14:paraId="4B36BE02" w14:textId="7B2F6F02" w:rsidR="0096408F" w:rsidRPr="0096408F" w:rsidRDefault="00211234" w:rsidP="0096408F">
      <w:pPr>
        <w:spacing w:after="0"/>
      </w:pPr>
      <w:r>
        <w:t xml:space="preserve">This contribution </w:t>
      </w:r>
      <w:r w:rsidR="00FB7EA2">
        <w:t>discussed a conflict that arises if the serving DU triggers LTM before an inflight RRC message originating from the CU is delivered to the UE</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55915D4C" w14:textId="77777777" w:rsidR="00FB7EA2" w:rsidRPr="0070367C" w:rsidRDefault="00FB7EA2" w:rsidP="00FB7EA2">
      <w:pPr>
        <w:rPr>
          <w:b/>
          <w:bCs/>
        </w:rPr>
      </w:pPr>
      <w:r>
        <w:rPr>
          <w:b/>
          <w:bCs/>
        </w:rPr>
        <w:t>Observation 1: The decision to trigger LTM by the serving DU may be local. The CU learns about LTM triggering after it occurs.</w:t>
      </w:r>
    </w:p>
    <w:p w14:paraId="44B51117" w14:textId="77777777" w:rsidR="00FB7EA2" w:rsidRPr="002C552F" w:rsidRDefault="00FB7EA2" w:rsidP="00FB7EA2">
      <w:pPr>
        <w:rPr>
          <w:b/>
          <w:bCs/>
        </w:rPr>
      </w:pPr>
      <w:r>
        <w:rPr>
          <w:b/>
          <w:bCs/>
        </w:rPr>
        <w:t>Observation 2: The CU may issue an RRC message to the UE via the (old) serving DU before the CU knows that the (old) serving DU has triggered LTM.</w:t>
      </w:r>
    </w:p>
    <w:p w14:paraId="715D6915" w14:textId="77777777" w:rsidR="00FB7EA2" w:rsidRPr="007E2987" w:rsidRDefault="00FB7EA2" w:rsidP="00FB7EA2">
      <w:pPr>
        <w:rPr>
          <w:b/>
          <w:bCs/>
        </w:rPr>
      </w:pPr>
      <w:r>
        <w:rPr>
          <w:b/>
          <w:bCs/>
        </w:rPr>
        <w:t>Observation 3a (non-problematic scenario): If the RRC message carries upper-layer configuration that is independent of the UE’s current serving cell group, the RRC message can be retransmitted via the (new) serving DU after LTM execution.</w:t>
      </w:r>
    </w:p>
    <w:p w14:paraId="279540A5" w14:textId="77777777" w:rsidR="00FB7EA2" w:rsidRDefault="00FB7EA2" w:rsidP="00FB7EA2">
      <w:pPr>
        <w:rPr>
          <w:b/>
          <w:bCs/>
        </w:rPr>
      </w:pPr>
      <w:r>
        <w:rPr>
          <w:b/>
          <w:bCs/>
        </w:rPr>
        <w:t>Observation 3b (problematic scenario): If the RRC message carries lower-layer configuration associated with the UE’s old serving cell group, both retransmission and skipping of the RRC message is problematic:</w:t>
      </w:r>
    </w:p>
    <w:p w14:paraId="23DDB0B7" w14:textId="77777777" w:rsidR="00FB7EA2" w:rsidRDefault="00FB7EA2" w:rsidP="00FB7EA2">
      <w:pPr>
        <w:pStyle w:val="ListParagraph"/>
        <w:numPr>
          <w:ilvl w:val="0"/>
          <w:numId w:val="31"/>
        </w:numPr>
        <w:rPr>
          <w:b/>
          <w:bCs/>
        </w:rPr>
      </w:pPr>
      <w:r>
        <w:rPr>
          <w:b/>
          <w:bCs/>
        </w:rPr>
        <w:t>Retransmission triggers connection re-establishment since the UE cannot apply outdated configuration</w:t>
      </w:r>
    </w:p>
    <w:p w14:paraId="0AD12DDB" w14:textId="77777777" w:rsidR="00FB7EA2" w:rsidRPr="00013FCE" w:rsidRDefault="00FB7EA2" w:rsidP="00FB7EA2">
      <w:pPr>
        <w:pStyle w:val="ListParagraph"/>
        <w:numPr>
          <w:ilvl w:val="0"/>
          <w:numId w:val="31"/>
        </w:numPr>
        <w:rPr>
          <w:b/>
          <w:bCs/>
        </w:rPr>
      </w:pPr>
      <w:r>
        <w:rPr>
          <w:b/>
          <w:bCs/>
        </w:rPr>
        <w:t>Skipping creates a PDCP SN gap, which stalls the delivery of the future RRC messages to the UE on the SRB</w:t>
      </w:r>
    </w:p>
    <w:p w14:paraId="443F948E" w14:textId="1596A051" w:rsidR="00AC527D" w:rsidRDefault="00AC527D" w:rsidP="0096408F">
      <w:pPr>
        <w:rPr>
          <w:b/>
          <w:bCs/>
        </w:rPr>
      </w:pPr>
    </w:p>
    <w:p w14:paraId="15100484" w14:textId="77777777" w:rsidR="00B031EE" w:rsidRDefault="00B031EE" w:rsidP="00B031EE">
      <w:pPr>
        <w:rPr>
          <w:b/>
          <w:bCs/>
        </w:rPr>
      </w:pPr>
      <w:r>
        <w:rPr>
          <w:b/>
          <w:bCs/>
        </w:rPr>
        <w:lastRenderedPageBreak/>
        <w:t>Proposal 1a: RAN2 to discuss the issue when the CU issues an inflight RRC message towards the (old) serving DU before the CU receives the notification from the (old) serving DU that LTM has been triggered.</w:t>
      </w:r>
    </w:p>
    <w:p w14:paraId="17B7F582" w14:textId="4F5090B1" w:rsidR="00B031EE" w:rsidRDefault="00B031EE" w:rsidP="0096408F">
      <w:pPr>
        <w:rPr>
          <w:b/>
          <w:bCs/>
        </w:rPr>
      </w:pPr>
      <w:r>
        <w:rPr>
          <w:b/>
          <w:bCs/>
        </w:rPr>
        <w:t xml:space="preserve">Proposal 1b: RAN2 to discuss the dilemma of whether the CU should retransmit the missed RRC message to the UE via the new serving DU. </w:t>
      </w:r>
    </w:p>
    <w:p w14:paraId="7F9A5B2E" w14:textId="77777777" w:rsidR="00CD4C7B" w:rsidRPr="00320A6B" w:rsidRDefault="00CD4C7B" w:rsidP="00CD4C7B">
      <w:pPr>
        <w:pStyle w:val="Heading1"/>
      </w:pPr>
      <w:r w:rsidRPr="00320A6B">
        <w:t>References</w:t>
      </w:r>
    </w:p>
    <w:p w14:paraId="18A8108C" w14:textId="7B5B6410" w:rsidR="00080512" w:rsidRDefault="00587F57"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33.501 – </w:t>
      </w:r>
      <w:r w:rsidR="001A250A" w:rsidRPr="001A250A">
        <w:rPr>
          <w:lang w:val="en-US" w:eastAsia="zh-CN"/>
        </w:rPr>
        <w:t>Security architecture and procedures for 5G System</w:t>
      </w:r>
    </w:p>
    <w:p w14:paraId="2ABF4FDF" w14:textId="0BAFE323" w:rsidR="00EF04C9" w:rsidRPr="000C5A38" w:rsidRDefault="00EF04C9"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38.331 – </w:t>
      </w:r>
      <w:r w:rsidRPr="00EF04C9">
        <w:rPr>
          <w:lang w:val="en-US" w:eastAsia="zh-CN"/>
        </w:rPr>
        <w:t>Radio Resource Control (RRC)</w:t>
      </w:r>
      <w:r w:rsidR="007359C0">
        <w:rPr>
          <w:lang w:val="en-US" w:eastAsia="zh-CN"/>
        </w:rPr>
        <w:t xml:space="preserve">; </w:t>
      </w:r>
      <w:r w:rsidR="007359C0" w:rsidRPr="007359C0">
        <w:rPr>
          <w:lang w:val="en-US" w:eastAsia="zh-CN"/>
        </w:rPr>
        <w:t>Protocol specification</w:t>
      </w:r>
    </w:p>
    <w:sectPr w:rsidR="00EF04C9"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470" w14:textId="77777777" w:rsidR="002B50D8" w:rsidRDefault="002B50D8">
      <w:r>
        <w:separator/>
      </w:r>
    </w:p>
  </w:endnote>
  <w:endnote w:type="continuationSeparator" w:id="0">
    <w:p w14:paraId="36267E98" w14:textId="77777777" w:rsidR="002B50D8" w:rsidRDefault="002B50D8">
      <w:r>
        <w:continuationSeparator/>
      </w:r>
    </w:p>
  </w:endnote>
  <w:endnote w:type="continuationNotice" w:id="1">
    <w:p w14:paraId="335BEE28" w14:textId="77777777" w:rsidR="002B50D8" w:rsidRDefault="002B5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54D" w14:textId="77777777" w:rsidR="002B50D8" w:rsidRDefault="002B50D8">
      <w:r>
        <w:separator/>
      </w:r>
    </w:p>
  </w:footnote>
  <w:footnote w:type="continuationSeparator" w:id="0">
    <w:p w14:paraId="27625618" w14:textId="77777777" w:rsidR="002B50D8" w:rsidRDefault="002B50D8">
      <w:r>
        <w:continuationSeparator/>
      </w:r>
    </w:p>
  </w:footnote>
  <w:footnote w:type="continuationNotice" w:id="1">
    <w:p w14:paraId="0E7689C0" w14:textId="77777777" w:rsidR="002B50D8" w:rsidRDefault="002B5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31C4"/>
    <w:multiLevelType w:val="hybridMultilevel"/>
    <w:tmpl w:val="609CB91E"/>
    <w:lvl w:ilvl="0" w:tplc="A9665E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36AF7"/>
    <w:multiLevelType w:val="hybridMultilevel"/>
    <w:tmpl w:val="8CF62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E7CAA"/>
    <w:multiLevelType w:val="hybridMultilevel"/>
    <w:tmpl w:val="D68C42EC"/>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3"/>
  </w:num>
  <w:num w:numId="2" w16cid:durableId="2116292819">
    <w:abstractNumId w:val="26"/>
  </w:num>
  <w:num w:numId="3" w16cid:durableId="1908884033">
    <w:abstractNumId w:val="17"/>
  </w:num>
  <w:num w:numId="4" w16cid:durableId="1452552331">
    <w:abstractNumId w:val="23"/>
  </w:num>
  <w:num w:numId="5" w16cid:durableId="1434588431">
    <w:abstractNumId w:val="25"/>
  </w:num>
  <w:num w:numId="6" w16cid:durableId="1933010945">
    <w:abstractNumId w:val="4"/>
  </w:num>
  <w:num w:numId="7" w16cid:durableId="1030689953">
    <w:abstractNumId w:val="11"/>
  </w:num>
  <w:num w:numId="8" w16cid:durableId="1706830376">
    <w:abstractNumId w:val="7"/>
  </w:num>
  <w:num w:numId="9" w16cid:durableId="222915299">
    <w:abstractNumId w:val="10"/>
  </w:num>
  <w:num w:numId="10" w16cid:durableId="106125095">
    <w:abstractNumId w:val="15"/>
  </w:num>
  <w:num w:numId="11" w16cid:durableId="554203179">
    <w:abstractNumId w:val="8"/>
  </w:num>
  <w:num w:numId="12" w16cid:durableId="2084986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1"/>
  </w:num>
  <w:num w:numId="16" w16cid:durableId="528490114">
    <w:abstractNumId w:val="6"/>
  </w:num>
  <w:num w:numId="17" w16cid:durableId="1123159520">
    <w:abstractNumId w:val="20"/>
  </w:num>
  <w:num w:numId="18" w16cid:durableId="119152475">
    <w:abstractNumId w:val="1"/>
  </w:num>
  <w:num w:numId="19" w16cid:durableId="1735278911">
    <w:abstractNumId w:val="30"/>
  </w:num>
  <w:num w:numId="20" w16cid:durableId="1006323627">
    <w:abstractNumId w:val="3"/>
  </w:num>
  <w:num w:numId="21" w16cid:durableId="1325088112">
    <w:abstractNumId w:val="27"/>
  </w:num>
  <w:num w:numId="22" w16cid:durableId="1049066290">
    <w:abstractNumId w:val="5"/>
  </w:num>
  <w:num w:numId="23" w16cid:durableId="1836409407">
    <w:abstractNumId w:val="16"/>
  </w:num>
  <w:num w:numId="24" w16cid:durableId="2088333526">
    <w:abstractNumId w:val="24"/>
  </w:num>
  <w:num w:numId="25" w16cid:durableId="1629701887">
    <w:abstractNumId w:val="18"/>
  </w:num>
  <w:num w:numId="26" w16cid:durableId="773208395">
    <w:abstractNumId w:val="12"/>
  </w:num>
  <w:num w:numId="27" w16cid:durableId="871503153">
    <w:abstractNumId w:val="14"/>
  </w:num>
  <w:num w:numId="28" w16cid:durableId="609318875">
    <w:abstractNumId w:val="19"/>
  </w:num>
  <w:num w:numId="29" w16cid:durableId="2004970042">
    <w:abstractNumId w:val="29"/>
  </w:num>
  <w:num w:numId="30" w16cid:durableId="181824455">
    <w:abstractNumId w:val="28"/>
  </w:num>
  <w:num w:numId="31" w16cid:durableId="2178773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AE0"/>
    <w:rsid w:val="00004F39"/>
    <w:rsid w:val="000064F6"/>
    <w:rsid w:val="0000697F"/>
    <w:rsid w:val="00006EBD"/>
    <w:rsid w:val="00006EEB"/>
    <w:rsid w:val="00007E79"/>
    <w:rsid w:val="00010161"/>
    <w:rsid w:val="00011EC2"/>
    <w:rsid w:val="00012887"/>
    <w:rsid w:val="00012C6B"/>
    <w:rsid w:val="00013C23"/>
    <w:rsid w:val="00013FCE"/>
    <w:rsid w:val="000147A7"/>
    <w:rsid w:val="000152D3"/>
    <w:rsid w:val="000159D1"/>
    <w:rsid w:val="00016117"/>
    <w:rsid w:val="0001796A"/>
    <w:rsid w:val="00017AAB"/>
    <w:rsid w:val="00017F39"/>
    <w:rsid w:val="00020686"/>
    <w:rsid w:val="00020DD3"/>
    <w:rsid w:val="00021557"/>
    <w:rsid w:val="000221E5"/>
    <w:rsid w:val="00022FFF"/>
    <w:rsid w:val="0002360A"/>
    <w:rsid w:val="00023FC6"/>
    <w:rsid w:val="0002445A"/>
    <w:rsid w:val="00025CE4"/>
    <w:rsid w:val="00026FC4"/>
    <w:rsid w:val="000270DA"/>
    <w:rsid w:val="000279E8"/>
    <w:rsid w:val="000304CA"/>
    <w:rsid w:val="000305FF"/>
    <w:rsid w:val="0003066F"/>
    <w:rsid w:val="000308BC"/>
    <w:rsid w:val="000308CA"/>
    <w:rsid w:val="00030D3B"/>
    <w:rsid w:val="00030DC5"/>
    <w:rsid w:val="00030F55"/>
    <w:rsid w:val="0003101C"/>
    <w:rsid w:val="0003108F"/>
    <w:rsid w:val="00031D69"/>
    <w:rsid w:val="000323C4"/>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7C2"/>
    <w:rsid w:val="00041A8C"/>
    <w:rsid w:val="00041B53"/>
    <w:rsid w:val="000422D9"/>
    <w:rsid w:val="000429B6"/>
    <w:rsid w:val="0004341F"/>
    <w:rsid w:val="0004395F"/>
    <w:rsid w:val="00043CFD"/>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1E"/>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5518"/>
    <w:rsid w:val="000772B8"/>
    <w:rsid w:val="00077611"/>
    <w:rsid w:val="0007762E"/>
    <w:rsid w:val="00077C88"/>
    <w:rsid w:val="00077D9D"/>
    <w:rsid w:val="00077EFD"/>
    <w:rsid w:val="0008026D"/>
    <w:rsid w:val="00080512"/>
    <w:rsid w:val="00080EEB"/>
    <w:rsid w:val="000812F8"/>
    <w:rsid w:val="00082C40"/>
    <w:rsid w:val="00083D94"/>
    <w:rsid w:val="00083F95"/>
    <w:rsid w:val="00084591"/>
    <w:rsid w:val="000846DC"/>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11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A8D"/>
    <w:rsid w:val="000D3C9D"/>
    <w:rsid w:val="000D4511"/>
    <w:rsid w:val="000D58AB"/>
    <w:rsid w:val="000D6AA7"/>
    <w:rsid w:val="000D6B39"/>
    <w:rsid w:val="000D6FEF"/>
    <w:rsid w:val="000D7C3D"/>
    <w:rsid w:val="000E07B5"/>
    <w:rsid w:val="000E07DE"/>
    <w:rsid w:val="000E2162"/>
    <w:rsid w:val="000E2321"/>
    <w:rsid w:val="000E427B"/>
    <w:rsid w:val="000E49BE"/>
    <w:rsid w:val="000E5617"/>
    <w:rsid w:val="000E5E36"/>
    <w:rsid w:val="000E6697"/>
    <w:rsid w:val="000F03B7"/>
    <w:rsid w:val="000F07FC"/>
    <w:rsid w:val="000F0C99"/>
    <w:rsid w:val="000F1882"/>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BB"/>
    <w:rsid w:val="00110FF7"/>
    <w:rsid w:val="00111374"/>
    <w:rsid w:val="00111EAD"/>
    <w:rsid w:val="0011222A"/>
    <w:rsid w:val="00113243"/>
    <w:rsid w:val="00114310"/>
    <w:rsid w:val="001145AF"/>
    <w:rsid w:val="0011470F"/>
    <w:rsid w:val="001147B7"/>
    <w:rsid w:val="001158B5"/>
    <w:rsid w:val="00115A3A"/>
    <w:rsid w:val="00116DE8"/>
    <w:rsid w:val="00117245"/>
    <w:rsid w:val="001172B4"/>
    <w:rsid w:val="00120844"/>
    <w:rsid w:val="00120C85"/>
    <w:rsid w:val="00121FB7"/>
    <w:rsid w:val="0012232A"/>
    <w:rsid w:val="0012241E"/>
    <w:rsid w:val="001224F1"/>
    <w:rsid w:val="001225CC"/>
    <w:rsid w:val="00122700"/>
    <w:rsid w:val="00123A2A"/>
    <w:rsid w:val="00123C17"/>
    <w:rsid w:val="00123DB1"/>
    <w:rsid w:val="001241A8"/>
    <w:rsid w:val="00124B3D"/>
    <w:rsid w:val="00126209"/>
    <w:rsid w:val="00126D29"/>
    <w:rsid w:val="00130477"/>
    <w:rsid w:val="00130949"/>
    <w:rsid w:val="00131318"/>
    <w:rsid w:val="00131495"/>
    <w:rsid w:val="001320DB"/>
    <w:rsid w:val="00132166"/>
    <w:rsid w:val="00132301"/>
    <w:rsid w:val="00134105"/>
    <w:rsid w:val="001344F8"/>
    <w:rsid w:val="00134F91"/>
    <w:rsid w:val="00135C51"/>
    <w:rsid w:val="00135EC2"/>
    <w:rsid w:val="00136CFF"/>
    <w:rsid w:val="00137558"/>
    <w:rsid w:val="00137667"/>
    <w:rsid w:val="00137B44"/>
    <w:rsid w:val="00137ED4"/>
    <w:rsid w:val="00140C86"/>
    <w:rsid w:val="00141242"/>
    <w:rsid w:val="001415B2"/>
    <w:rsid w:val="00143E7A"/>
    <w:rsid w:val="0014488C"/>
    <w:rsid w:val="00145075"/>
    <w:rsid w:val="00146EC9"/>
    <w:rsid w:val="00146FB1"/>
    <w:rsid w:val="0014714F"/>
    <w:rsid w:val="0014751F"/>
    <w:rsid w:val="00147B8F"/>
    <w:rsid w:val="0015058A"/>
    <w:rsid w:val="00150A7E"/>
    <w:rsid w:val="00150D4C"/>
    <w:rsid w:val="00151063"/>
    <w:rsid w:val="00152357"/>
    <w:rsid w:val="0015367F"/>
    <w:rsid w:val="00153B24"/>
    <w:rsid w:val="0015484A"/>
    <w:rsid w:val="00155414"/>
    <w:rsid w:val="001568A4"/>
    <w:rsid w:val="00157634"/>
    <w:rsid w:val="0015777C"/>
    <w:rsid w:val="00157B0B"/>
    <w:rsid w:val="0016098E"/>
    <w:rsid w:val="00160AF6"/>
    <w:rsid w:val="00161683"/>
    <w:rsid w:val="001619CF"/>
    <w:rsid w:val="00161E4A"/>
    <w:rsid w:val="001621C0"/>
    <w:rsid w:val="0016224C"/>
    <w:rsid w:val="0016310E"/>
    <w:rsid w:val="0016336B"/>
    <w:rsid w:val="00163DF7"/>
    <w:rsid w:val="00163E1F"/>
    <w:rsid w:val="001659A2"/>
    <w:rsid w:val="00165E3E"/>
    <w:rsid w:val="00167246"/>
    <w:rsid w:val="00167527"/>
    <w:rsid w:val="00167A87"/>
    <w:rsid w:val="00167C99"/>
    <w:rsid w:val="001711B4"/>
    <w:rsid w:val="0017284D"/>
    <w:rsid w:val="00174173"/>
    <w:rsid w:val="001741A0"/>
    <w:rsid w:val="00174246"/>
    <w:rsid w:val="001748BD"/>
    <w:rsid w:val="00175A4D"/>
    <w:rsid w:val="001767D8"/>
    <w:rsid w:val="0017695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50A"/>
    <w:rsid w:val="001A275B"/>
    <w:rsid w:val="001A2B4C"/>
    <w:rsid w:val="001A3194"/>
    <w:rsid w:val="001A3490"/>
    <w:rsid w:val="001A3C54"/>
    <w:rsid w:val="001A43E1"/>
    <w:rsid w:val="001A6D8E"/>
    <w:rsid w:val="001A7342"/>
    <w:rsid w:val="001B15EF"/>
    <w:rsid w:val="001B2253"/>
    <w:rsid w:val="001B252A"/>
    <w:rsid w:val="001B25C0"/>
    <w:rsid w:val="001B39BC"/>
    <w:rsid w:val="001B3A86"/>
    <w:rsid w:val="001B3DF2"/>
    <w:rsid w:val="001B3E0C"/>
    <w:rsid w:val="001B43D2"/>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C7875"/>
    <w:rsid w:val="001D0AEF"/>
    <w:rsid w:val="001D1C75"/>
    <w:rsid w:val="001D379F"/>
    <w:rsid w:val="001D3A7D"/>
    <w:rsid w:val="001D43BB"/>
    <w:rsid w:val="001D4FB0"/>
    <w:rsid w:val="001D599B"/>
    <w:rsid w:val="001D6A04"/>
    <w:rsid w:val="001D6CF3"/>
    <w:rsid w:val="001D7122"/>
    <w:rsid w:val="001D7AEB"/>
    <w:rsid w:val="001E0E72"/>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4C78"/>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E23"/>
    <w:rsid w:val="00211234"/>
    <w:rsid w:val="0021353E"/>
    <w:rsid w:val="002135CA"/>
    <w:rsid w:val="002138DD"/>
    <w:rsid w:val="00213E0D"/>
    <w:rsid w:val="00214E95"/>
    <w:rsid w:val="002152A5"/>
    <w:rsid w:val="00215C7D"/>
    <w:rsid w:val="00215DFD"/>
    <w:rsid w:val="00216471"/>
    <w:rsid w:val="00216FA7"/>
    <w:rsid w:val="002201C1"/>
    <w:rsid w:val="00220A8B"/>
    <w:rsid w:val="002218AC"/>
    <w:rsid w:val="00221DC7"/>
    <w:rsid w:val="00221E06"/>
    <w:rsid w:val="00221F6C"/>
    <w:rsid w:val="002236E3"/>
    <w:rsid w:val="00223AD3"/>
    <w:rsid w:val="00224198"/>
    <w:rsid w:val="002244A9"/>
    <w:rsid w:val="00225498"/>
    <w:rsid w:val="0022589F"/>
    <w:rsid w:val="002259D9"/>
    <w:rsid w:val="0022606D"/>
    <w:rsid w:val="00226347"/>
    <w:rsid w:val="0022796F"/>
    <w:rsid w:val="00231CC8"/>
    <w:rsid w:val="00232843"/>
    <w:rsid w:val="00233196"/>
    <w:rsid w:val="00233534"/>
    <w:rsid w:val="00233A4C"/>
    <w:rsid w:val="00233CFA"/>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EBB"/>
    <w:rsid w:val="00247F47"/>
    <w:rsid w:val="00250812"/>
    <w:rsid w:val="00250B04"/>
    <w:rsid w:val="00250E5D"/>
    <w:rsid w:val="00250E8B"/>
    <w:rsid w:val="00251C2B"/>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45F7"/>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2FF2"/>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6A05"/>
    <w:rsid w:val="0029794B"/>
    <w:rsid w:val="002A00A9"/>
    <w:rsid w:val="002A09FF"/>
    <w:rsid w:val="002A1D1A"/>
    <w:rsid w:val="002A28C4"/>
    <w:rsid w:val="002A4338"/>
    <w:rsid w:val="002A4AD1"/>
    <w:rsid w:val="002A4F3D"/>
    <w:rsid w:val="002A5FEE"/>
    <w:rsid w:val="002A717B"/>
    <w:rsid w:val="002B13F4"/>
    <w:rsid w:val="002B17AD"/>
    <w:rsid w:val="002B1CCD"/>
    <w:rsid w:val="002B337B"/>
    <w:rsid w:val="002B4AC3"/>
    <w:rsid w:val="002B50D8"/>
    <w:rsid w:val="002B69DE"/>
    <w:rsid w:val="002B6EAF"/>
    <w:rsid w:val="002B7133"/>
    <w:rsid w:val="002B7850"/>
    <w:rsid w:val="002C0FC3"/>
    <w:rsid w:val="002C2193"/>
    <w:rsid w:val="002C2C5C"/>
    <w:rsid w:val="002C2CC4"/>
    <w:rsid w:val="002C3919"/>
    <w:rsid w:val="002C4170"/>
    <w:rsid w:val="002C552F"/>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44D7"/>
    <w:rsid w:val="002E61FD"/>
    <w:rsid w:val="002E6266"/>
    <w:rsid w:val="002E755A"/>
    <w:rsid w:val="002E757C"/>
    <w:rsid w:val="002E7B35"/>
    <w:rsid w:val="002F02F7"/>
    <w:rsid w:val="002F0D22"/>
    <w:rsid w:val="002F1ED3"/>
    <w:rsid w:val="002F229B"/>
    <w:rsid w:val="002F267E"/>
    <w:rsid w:val="002F3B8A"/>
    <w:rsid w:val="002F3C58"/>
    <w:rsid w:val="002F46C6"/>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804"/>
    <w:rsid w:val="00322D89"/>
    <w:rsid w:val="00322DA2"/>
    <w:rsid w:val="00322DB6"/>
    <w:rsid w:val="00323464"/>
    <w:rsid w:val="00326069"/>
    <w:rsid w:val="00326242"/>
    <w:rsid w:val="00326BC7"/>
    <w:rsid w:val="00327901"/>
    <w:rsid w:val="003309E6"/>
    <w:rsid w:val="00331D99"/>
    <w:rsid w:val="0033250E"/>
    <w:rsid w:val="0033466C"/>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47145"/>
    <w:rsid w:val="00350995"/>
    <w:rsid w:val="00352B45"/>
    <w:rsid w:val="00352F51"/>
    <w:rsid w:val="003536D9"/>
    <w:rsid w:val="00353EFF"/>
    <w:rsid w:val="003543AB"/>
    <w:rsid w:val="0035462D"/>
    <w:rsid w:val="003549E5"/>
    <w:rsid w:val="00354E1B"/>
    <w:rsid w:val="00355D6D"/>
    <w:rsid w:val="00355F8A"/>
    <w:rsid w:val="003569D0"/>
    <w:rsid w:val="00356CA4"/>
    <w:rsid w:val="003577E7"/>
    <w:rsid w:val="00357820"/>
    <w:rsid w:val="00357874"/>
    <w:rsid w:val="003603A9"/>
    <w:rsid w:val="0036063A"/>
    <w:rsid w:val="00360AEC"/>
    <w:rsid w:val="00360E1A"/>
    <w:rsid w:val="003611C1"/>
    <w:rsid w:val="00362020"/>
    <w:rsid w:val="00362050"/>
    <w:rsid w:val="003621D6"/>
    <w:rsid w:val="00362D73"/>
    <w:rsid w:val="00363AD4"/>
    <w:rsid w:val="00363C88"/>
    <w:rsid w:val="003652D3"/>
    <w:rsid w:val="003659EF"/>
    <w:rsid w:val="00365B1E"/>
    <w:rsid w:val="00365F68"/>
    <w:rsid w:val="003664F7"/>
    <w:rsid w:val="00366F41"/>
    <w:rsid w:val="0036720B"/>
    <w:rsid w:val="003673FE"/>
    <w:rsid w:val="00371355"/>
    <w:rsid w:val="003713B5"/>
    <w:rsid w:val="003713F1"/>
    <w:rsid w:val="0037166E"/>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465"/>
    <w:rsid w:val="0038168C"/>
    <w:rsid w:val="003816C5"/>
    <w:rsid w:val="0038170D"/>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9E4"/>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6D2F"/>
    <w:rsid w:val="003B7AD1"/>
    <w:rsid w:val="003C0176"/>
    <w:rsid w:val="003C0EFD"/>
    <w:rsid w:val="003C0FA8"/>
    <w:rsid w:val="003C1BCC"/>
    <w:rsid w:val="003C1BD1"/>
    <w:rsid w:val="003C2271"/>
    <w:rsid w:val="003C3601"/>
    <w:rsid w:val="003C48BC"/>
    <w:rsid w:val="003C4E37"/>
    <w:rsid w:val="003C523B"/>
    <w:rsid w:val="003C6194"/>
    <w:rsid w:val="003C66DE"/>
    <w:rsid w:val="003D0346"/>
    <w:rsid w:val="003D0659"/>
    <w:rsid w:val="003D0AEF"/>
    <w:rsid w:val="003D0E10"/>
    <w:rsid w:val="003D140F"/>
    <w:rsid w:val="003D159B"/>
    <w:rsid w:val="003D2286"/>
    <w:rsid w:val="003D2B58"/>
    <w:rsid w:val="003D2C5B"/>
    <w:rsid w:val="003D30D5"/>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B62"/>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442E"/>
    <w:rsid w:val="00405800"/>
    <w:rsid w:val="00406E13"/>
    <w:rsid w:val="00407C04"/>
    <w:rsid w:val="00407D3D"/>
    <w:rsid w:val="00410137"/>
    <w:rsid w:val="00410637"/>
    <w:rsid w:val="00410C17"/>
    <w:rsid w:val="004123E8"/>
    <w:rsid w:val="00412662"/>
    <w:rsid w:val="0041296E"/>
    <w:rsid w:val="00413147"/>
    <w:rsid w:val="004142F1"/>
    <w:rsid w:val="00415162"/>
    <w:rsid w:val="00415A58"/>
    <w:rsid w:val="004160D6"/>
    <w:rsid w:val="004168E6"/>
    <w:rsid w:val="00416EE7"/>
    <w:rsid w:val="004174BD"/>
    <w:rsid w:val="00417842"/>
    <w:rsid w:val="00417FCE"/>
    <w:rsid w:val="0042020E"/>
    <w:rsid w:val="00420392"/>
    <w:rsid w:val="004203A6"/>
    <w:rsid w:val="00420A76"/>
    <w:rsid w:val="00420E0A"/>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67D4"/>
    <w:rsid w:val="00436F7B"/>
    <w:rsid w:val="004378F1"/>
    <w:rsid w:val="00437D2E"/>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3EC1"/>
    <w:rsid w:val="00454460"/>
    <w:rsid w:val="00454656"/>
    <w:rsid w:val="00456872"/>
    <w:rsid w:val="00456B3D"/>
    <w:rsid w:val="00457661"/>
    <w:rsid w:val="00460045"/>
    <w:rsid w:val="00461289"/>
    <w:rsid w:val="0046132E"/>
    <w:rsid w:val="00462C47"/>
    <w:rsid w:val="00462FDB"/>
    <w:rsid w:val="00463569"/>
    <w:rsid w:val="00463E0F"/>
    <w:rsid w:val="00465023"/>
    <w:rsid w:val="00465CB0"/>
    <w:rsid w:val="00466468"/>
    <w:rsid w:val="00466DF8"/>
    <w:rsid w:val="00467075"/>
    <w:rsid w:val="004672EE"/>
    <w:rsid w:val="00470F30"/>
    <w:rsid w:val="00471CDE"/>
    <w:rsid w:val="0047211A"/>
    <w:rsid w:val="0047216C"/>
    <w:rsid w:val="0047331C"/>
    <w:rsid w:val="00474C33"/>
    <w:rsid w:val="0047536C"/>
    <w:rsid w:val="00475612"/>
    <w:rsid w:val="0047572B"/>
    <w:rsid w:val="00476CAD"/>
    <w:rsid w:val="00477256"/>
    <w:rsid w:val="00477455"/>
    <w:rsid w:val="00480785"/>
    <w:rsid w:val="004807E3"/>
    <w:rsid w:val="00480D23"/>
    <w:rsid w:val="0048130D"/>
    <w:rsid w:val="00482167"/>
    <w:rsid w:val="00482181"/>
    <w:rsid w:val="004822A1"/>
    <w:rsid w:val="0048230E"/>
    <w:rsid w:val="004829B0"/>
    <w:rsid w:val="0048313D"/>
    <w:rsid w:val="004832C4"/>
    <w:rsid w:val="00483C1D"/>
    <w:rsid w:val="004843F7"/>
    <w:rsid w:val="00485177"/>
    <w:rsid w:val="00485492"/>
    <w:rsid w:val="00485BDB"/>
    <w:rsid w:val="004864C2"/>
    <w:rsid w:val="00486E50"/>
    <w:rsid w:val="00487072"/>
    <w:rsid w:val="00492258"/>
    <w:rsid w:val="00492558"/>
    <w:rsid w:val="00493216"/>
    <w:rsid w:val="00494346"/>
    <w:rsid w:val="004959FF"/>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90F"/>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3C41"/>
    <w:rsid w:val="004D4564"/>
    <w:rsid w:val="004D6940"/>
    <w:rsid w:val="004D6986"/>
    <w:rsid w:val="004D6B2D"/>
    <w:rsid w:val="004E0C79"/>
    <w:rsid w:val="004E1E3A"/>
    <w:rsid w:val="004E213A"/>
    <w:rsid w:val="004E2917"/>
    <w:rsid w:val="004E31D2"/>
    <w:rsid w:val="004E383E"/>
    <w:rsid w:val="004E419E"/>
    <w:rsid w:val="004E48C4"/>
    <w:rsid w:val="004E4DF2"/>
    <w:rsid w:val="004E5D6F"/>
    <w:rsid w:val="004E663F"/>
    <w:rsid w:val="004E6967"/>
    <w:rsid w:val="004F012B"/>
    <w:rsid w:val="004F0DE1"/>
    <w:rsid w:val="004F0F3A"/>
    <w:rsid w:val="004F10A5"/>
    <w:rsid w:val="004F156A"/>
    <w:rsid w:val="004F22D9"/>
    <w:rsid w:val="004F2463"/>
    <w:rsid w:val="004F29E2"/>
    <w:rsid w:val="004F55B5"/>
    <w:rsid w:val="004F6CC1"/>
    <w:rsid w:val="004F6CC2"/>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29F5"/>
    <w:rsid w:val="0052306A"/>
    <w:rsid w:val="005234CD"/>
    <w:rsid w:val="00523668"/>
    <w:rsid w:val="00523A2C"/>
    <w:rsid w:val="00523FEE"/>
    <w:rsid w:val="0052407E"/>
    <w:rsid w:val="0052442D"/>
    <w:rsid w:val="0052507F"/>
    <w:rsid w:val="00525928"/>
    <w:rsid w:val="00525F58"/>
    <w:rsid w:val="00527C2C"/>
    <w:rsid w:val="00527DB9"/>
    <w:rsid w:val="00527DE0"/>
    <w:rsid w:val="00531254"/>
    <w:rsid w:val="005312CF"/>
    <w:rsid w:val="0053174F"/>
    <w:rsid w:val="00532159"/>
    <w:rsid w:val="00532A92"/>
    <w:rsid w:val="00533A56"/>
    <w:rsid w:val="00534DA0"/>
    <w:rsid w:val="0053506A"/>
    <w:rsid w:val="005377D5"/>
    <w:rsid w:val="00540007"/>
    <w:rsid w:val="00540132"/>
    <w:rsid w:val="00540A40"/>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138"/>
    <w:rsid w:val="00552AB3"/>
    <w:rsid w:val="00552D11"/>
    <w:rsid w:val="00552E76"/>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674A1"/>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2E0"/>
    <w:rsid w:val="005862E2"/>
    <w:rsid w:val="00586897"/>
    <w:rsid w:val="00586CF6"/>
    <w:rsid w:val="00587B48"/>
    <w:rsid w:val="00587F57"/>
    <w:rsid w:val="005900CE"/>
    <w:rsid w:val="00590CEE"/>
    <w:rsid w:val="00591952"/>
    <w:rsid w:val="005920E6"/>
    <w:rsid w:val="00593AF0"/>
    <w:rsid w:val="00593B6E"/>
    <w:rsid w:val="00594309"/>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6155"/>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176E4"/>
    <w:rsid w:val="00621140"/>
    <w:rsid w:val="006211DA"/>
    <w:rsid w:val="00621371"/>
    <w:rsid w:val="00622218"/>
    <w:rsid w:val="00622582"/>
    <w:rsid w:val="00622A05"/>
    <w:rsid w:val="00622FD4"/>
    <w:rsid w:val="00623713"/>
    <w:rsid w:val="00623A25"/>
    <w:rsid w:val="00626696"/>
    <w:rsid w:val="0062739F"/>
    <w:rsid w:val="00627413"/>
    <w:rsid w:val="0063146A"/>
    <w:rsid w:val="0063164E"/>
    <w:rsid w:val="00631DBD"/>
    <w:rsid w:val="00632222"/>
    <w:rsid w:val="0063263C"/>
    <w:rsid w:val="00633784"/>
    <w:rsid w:val="006337DA"/>
    <w:rsid w:val="00633A2D"/>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3618"/>
    <w:rsid w:val="00653F6C"/>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2621"/>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3F5"/>
    <w:rsid w:val="00675615"/>
    <w:rsid w:val="00675F2C"/>
    <w:rsid w:val="006762DC"/>
    <w:rsid w:val="00677D81"/>
    <w:rsid w:val="0068064C"/>
    <w:rsid w:val="00680C10"/>
    <w:rsid w:val="00681379"/>
    <w:rsid w:val="006822DE"/>
    <w:rsid w:val="006829F2"/>
    <w:rsid w:val="00682D58"/>
    <w:rsid w:val="006856CF"/>
    <w:rsid w:val="006901D6"/>
    <w:rsid w:val="00692613"/>
    <w:rsid w:val="006926BA"/>
    <w:rsid w:val="00692FC3"/>
    <w:rsid w:val="00693373"/>
    <w:rsid w:val="00693C9D"/>
    <w:rsid w:val="00694012"/>
    <w:rsid w:val="00694645"/>
    <w:rsid w:val="00694D2A"/>
    <w:rsid w:val="00695AD0"/>
    <w:rsid w:val="006965CD"/>
    <w:rsid w:val="00696C18"/>
    <w:rsid w:val="00696DF2"/>
    <w:rsid w:val="00697552"/>
    <w:rsid w:val="00697858"/>
    <w:rsid w:val="00697A87"/>
    <w:rsid w:val="006A05CC"/>
    <w:rsid w:val="006A1436"/>
    <w:rsid w:val="006A180F"/>
    <w:rsid w:val="006A1E59"/>
    <w:rsid w:val="006A267E"/>
    <w:rsid w:val="006A334F"/>
    <w:rsid w:val="006A3EC5"/>
    <w:rsid w:val="006A456D"/>
    <w:rsid w:val="006A5153"/>
    <w:rsid w:val="006A54BE"/>
    <w:rsid w:val="006A5974"/>
    <w:rsid w:val="006A643E"/>
    <w:rsid w:val="006A6944"/>
    <w:rsid w:val="006A6B02"/>
    <w:rsid w:val="006A6C13"/>
    <w:rsid w:val="006A6CC4"/>
    <w:rsid w:val="006A7792"/>
    <w:rsid w:val="006B0254"/>
    <w:rsid w:val="006B0581"/>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45"/>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5D5D"/>
    <w:rsid w:val="006E632E"/>
    <w:rsid w:val="006E6D90"/>
    <w:rsid w:val="006E6E5B"/>
    <w:rsid w:val="006E7397"/>
    <w:rsid w:val="006E7591"/>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367C"/>
    <w:rsid w:val="00704C10"/>
    <w:rsid w:val="007056FD"/>
    <w:rsid w:val="00705D88"/>
    <w:rsid w:val="00707177"/>
    <w:rsid w:val="007076A8"/>
    <w:rsid w:val="00710201"/>
    <w:rsid w:val="0071066B"/>
    <w:rsid w:val="00710F96"/>
    <w:rsid w:val="00711EB9"/>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0F24"/>
    <w:rsid w:val="007217A1"/>
    <w:rsid w:val="00721DC7"/>
    <w:rsid w:val="00721FCB"/>
    <w:rsid w:val="0072346A"/>
    <w:rsid w:val="00723E91"/>
    <w:rsid w:val="007255C7"/>
    <w:rsid w:val="0072612E"/>
    <w:rsid w:val="0072678F"/>
    <w:rsid w:val="00727896"/>
    <w:rsid w:val="00730422"/>
    <w:rsid w:val="00730A75"/>
    <w:rsid w:val="00732F99"/>
    <w:rsid w:val="007332EF"/>
    <w:rsid w:val="00733557"/>
    <w:rsid w:val="00733990"/>
    <w:rsid w:val="00733ECD"/>
    <w:rsid w:val="00734A5B"/>
    <w:rsid w:val="00734CEE"/>
    <w:rsid w:val="007359C0"/>
    <w:rsid w:val="00735E81"/>
    <w:rsid w:val="00735F8A"/>
    <w:rsid w:val="00737013"/>
    <w:rsid w:val="00740C93"/>
    <w:rsid w:val="007418B7"/>
    <w:rsid w:val="00741E7A"/>
    <w:rsid w:val="00742353"/>
    <w:rsid w:val="00742F10"/>
    <w:rsid w:val="00742F5E"/>
    <w:rsid w:val="007430DE"/>
    <w:rsid w:val="0074484B"/>
    <w:rsid w:val="00744E76"/>
    <w:rsid w:val="007460EF"/>
    <w:rsid w:val="00747A03"/>
    <w:rsid w:val="00747D0A"/>
    <w:rsid w:val="007504A9"/>
    <w:rsid w:val="0075066F"/>
    <w:rsid w:val="0075199C"/>
    <w:rsid w:val="00753591"/>
    <w:rsid w:val="007536F0"/>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66F"/>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825"/>
    <w:rsid w:val="00793A53"/>
    <w:rsid w:val="00793CCC"/>
    <w:rsid w:val="00793E48"/>
    <w:rsid w:val="00794590"/>
    <w:rsid w:val="0079664E"/>
    <w:rsid w:val="007A0634"/>
    <w:rsid w:val="007A0B6C"/>
    <w:rsid w:val="007A0DCF"/>
    <w:rsid w:val="007A2383"/>
    <w:rsid w:val="007A53D1"/>
    <w:rsid w:val="007A5735"/>
    <w:rsid w:val="007A616B"/>
    <w:rsid w:val="007A6C33"/>
    <w:rsid w:val="007A703F"/>
    <w:rsid w:val="007A7083"/>
    <w:rsid w:val="007A72E5"/>
    <w:rsid w:val="007B18D8"/>
    <w:rsid w:val="007B25B1"/>
    <w:rsid w:val="007B2D41"/>
    <w:rsid w:val="007B3472"/>
    <w:rsid w:val="007B4E01"/>
    <w:rsid w:val="007B5408"/>
    <w:rsid w:val="007B54D6"/>
    <w:rsid w:val="007B579C"/>
    <w:rsid w:val="007B5C20"/>
    <w:rsid w:val="007B6D58"/>
    <w:rsid w:val="007B6D72"/>
    <w:rsid w:val="007B7252"/>
    <w:rsid w:val="007B7D44"/>
    <w:rsid w:val="007C095F"/>
    <w:rsid w:val="007C1897"/>
    <w:rsid w:val="007C18BE"/>
    <w:rsid w:val="007C2012"/>
    <w:rsid w:val="007C2977"/>
    <w:rsid w:val="007C2A7F"/>
    <w:rsid w:val="007C3B66"/>
    <w:rsid w:val="007C5677"/>
    <w:rsid w:val="007C5CE3"/>
    <w:rsid w:val="007C67D2"/>
    <w:rsid w:val="007C77C4"/>
    <w:rsid w:val="007C7CD2"/>
    <w:rsid w:val="007D0209"/>
    <w:rsid w:val="007D034C"/>
    <w:rsid w:val="007D0BB7"/>
    <w:rsid w:val="007D107C"/>
    <w:rsid w:val="007D19E3"/>
    <w:rsid w:val="007D1BDA"/>
    <w:rsid w:val="007D1FD5"/>
    <w:rsid w:val="007D2CEE"/>
    <w:rsid w:val="007D304B"/>
    <w:rsid w:val="007D309E"/>
    <w:rsid w:val="007D31F7"/>
    <w:rsid w:val="007D37B3"/>
    <w:rsid w:val="007D4820"/>
    <w:rsid w:val="007D4B38"/>
    <w:rsid w:val="007D5BED"/>
    <w:rsid w:val="007D5EF6"/>
    <w:rsid w:val="007D692E"/>
    <w:rsid w:val="007D6B46"/>
    <w:rsid w:val="007D6D10"/>
    <w:rsid w:val="007D7548"/>
    <w:rsid w:val="007D7D25"/>
    <w:rsid w:val="007E0A8D"/>
    <w:rsid w:val="007E2987"/>
    <w:rsid w:val="007E29BC"/>
    <w:rsid w:val="007E3A17"/>
    <w:rsid w:val="007E4556"/>
    <w:rsid w:val="007E457A"/>
    <w:rsid w:val="007E47BD"/>
    <w:rsid w:val="007E515A"/>
    <w:rsid w:val="007E5FAF"/>
    <w:rsid w:val="007E7BAE"/>
    <w:rsid w:val="007F04EE"/>
    <w:rsid w:val="007F14AD"/>
    <w:rsid w:val="007F18AB"/>
    <w:rsid w:val="007F1F12"/>
    <w:rsid w:val="007F31EB"/>
    <w:rsid w:val="007F448E"/>
    <w:rsid w:val="007F4F6A"/>
    <w:rsid w:val="007F53A5"/>
    <w:rsid w:val="007F6EA8"/>
    <w:rsid w:val="007F7268"/>
    <w:rsid w:val="007F7342"/>
    <w:rsid w:val="007F7469"/>
    <w:rsid w:val="00800D57"/>
    <w:rsid w:val="00800F3F"/>
    <w:rsid w:val="0080143C"/>
    <w:rsid w:val="0080199E"/>
    <w:rsid w:val="00802899"/>
    <w:rsid w:val="008028A4"/>
    <w:rsid w:val="00802A84"/>
    <w:rsid w:val="0080333D"/>
    <w:rsid w:val="00805094"/>
    <w:rsid w:val="00805E0B"/>
    <w:rsid w:val="00806310"/>
    <w:rsid w:val="0081057C"/>
    <w:rsid w:val="00810FCE"/>
    <w:rsid w:val="0081162B"/>
    <w:rsid w:val="00811D4B"/>
    <w:rsid w:val="00812B0C"/>
    <w:rsid w:val="00813245"/>
    <w:rsid w:val="00814C29"/>
    <w:rsid w:val="00815694"/>
    <w:rsid w:val="00815852"/>
    <w:rsid w:val="008168B6"/>
    <w:rsid w:val="00816960"/>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50F6"/>
    <w:rsid w:val="008265B1"/>
    <w:rsid w:val="008267DC"/>
    <w:rsid w:val="008324A5"/>
    <w:rsid w:val="0083359C"/>
    <w:rsid w:val="008339E3"/>
    <w:rsid w:val="00834564"/>
    <w:rsid w:val="00834604"/>
    <w:rsid w:val="00834A6D"/>
    <w:rsid w:val="008350EE"/>
    <w:rsid w:val="0083538B"/>
    <w:rsid w:val="00836390"/>
    <w:rsid w:val="0083715F"/>
    <w:rsid w:val="00837662"/>
    <w:rsid w:val="0084046F"/>
    <w:rsid w:val="0084105A"/>
    <w:rsid w:val="00845E80"/>
    <w:rsid w:val="0084763A"/>
    <w:rsid w:val="00847BBD"/>
    <w:rsid w:val="00850BBB"/>
    <w:rsid w:val="00850E2D"/>
    <w:rsid w:val="00851000"/>
    <w:rsid w:val="008519E3"/>
    <w:rsid w:val="00852621"/>
    <w:rsid w:val="0085302C"/>
    <w:rsid w:val="00853B09"/>
    <w:rsid w:val="00854802"/>
    <w:rsid w:val="00854A4F"/>
    <w:rsid w:val="00856127"/>
    <w:rsid w:val="008566EC"/>
    <w:rsid w:val="00856898"/>
    <w:rsid w:val="0085698E"/>
    <w:rsid w:val="008571AD"/>
    <w:rsid w:val="00857756"/>
    <w:rsid w:val="00857908"/>
    <w:rsid w:val="008602D2"/>
    <w:rsid w:val="008606D0"/>
    <w:rsid w:val="00860820"/>
    <w:rsid w:val="00860D01"/>
    <w:rsid w:val="00862133"/>
    <w:rsid w:val="00862701"/>
    <w:rsid w:val="00864DE2"/>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2E53"/>
    <w:rsid w:val="00884F4E"/>
    <w:rsid w:val="00886422"/>
    <w:rsid w:val="00887655"/>
    <w:rsid w:val="00887C52"/>
    <w:rsid w:val="008908C2"/>
    <w:rsid w:val="008909FB"/>
    <w:rsid w:val="00891452"/>
    <w:rsid w:val="008916F0"/>
    <w:rsid w:val="00891E1D"/>
    <w:rsid w:val="00892E85"/>
    <w:rsid w:val="00893570"/>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421"/>
    <w:rsid w:val="008A27FC"/>
    <w:rsid w:val="008A2D12"/>
    <w:rsid w:val="008A3049"/>
    <w:rsid w:val="008A3557"/>
    <w:rsid w:val="008A3712"/>
    <w:rsid w:val="008A4BD7"/>
    <w:rsid w:val="008A4DD3"/>
    <w:rsid w:val="008A5CC1"/>
    <w:rsid w:val="008A68E0"/>
    <w:rsid w:val="008A6D78"/>
    <w:rsid w:val="008A7180"/>
    <w:rsid w:val="008A7BEF"/>
    <w:rsid w:val="008B02FC"/>
    <w:rsid w:val="008B185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39"/>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4C61"/>
    <w:rsid w:val="008E6D43"/>
    <w:rsid w:val="008E79A5"/>
    <w:rsid w:val="008F0F2E"/>
    <w:rsid w:val="008F2039"/>
    <w:rsid w:val="008F27B7"/>
    <w:rsid w:val="008F2BF7"/>
    <w:rsid w:val="008F2E9A"/>
    <w:rsid w:val="008F4C67"/>
    <w:rsid w:val="008F4F70"/>
    <w:rsid w:val="008F6E62"/>
    <w:rsid w:val="009001CC"/>
    <w:rsid w:val="00901335"/>
    <w:rsid w:val="0090187C"/>
    <w:rsid w:val="009024E8"/>
    <w:rsid w:val="0090271F"/>
    <w:rsid w:val="00902B05"/>
    <w:rsid w:val="00902DB9"/>
    <w:rsid w:val="0090466A"/>
    <w:rsid w:val="00904715"/>
    <w:rsid w:val="009062D3"/>
    <w:rsid w:val="00907DD2"/>
    <w:rsid w:val="00910114"/>
    <w:rsid w:val="00911A3A"/>
    <w:rsid w:val="00911A8B"/>
    <w:rsid w:val="00911DEA"/>
    <w:rsid w:val="0091282B"/>
    <w:rsid w:val="00912CD4"/>
    <w:rsid w:val="00914072"/>
    <w:rsid w:val="00914ACA"/>
    <w:rsid w:val="00914E97"/>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4F7"/>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D94"/>
    <w:rsid w:val="00953F84"/>
    <w:rsid w:val="009541E5"/>
    <w:rsid w:val="0095431B"/>
    <w:rsid w:val="009551F1"/>
    <w:rsid w:val="00955470"/>
    <w:rsid w:val="00955E0D"/>
    <w:rsid w:val="0095664E"/>
    <w:rsid w:val="00956A9D"/>
    <w:rsid w:val="00956B8C"/>
    <w:rsid w:val="00957D2B"/>
    <w:rsid w:val="00957E6F"/>
    <w:rsid w:val="00961922"/>
    <w:rsid w:val="00961B32"/>
    <w:rsid w:val="00962174"/>
    <w:rsid w:val="0096294B"/>
    <w:rsid w:val="0096408F"/>
    <w:rsid w:val="00964344"/>
    <w:rsid w:val="0096472C"/>
    <w:rsid w:val="00964B2B"/>
    <w:rsid w:val="009656AD"/>
    <w:rsid w:val="009658F8"/>
    <w:rsid w:val="0096593C"/>
    <w:rsid w:val="00966C5D"/>
    <w:rsid w:val="00967C7B"/>
    <w:rsid w:val="00967FB1"/>
    <w:rsid w:val="009709BE"/>
    <w:rsid w:val="00970DB3"/>
    <w:rsid w:val="0097114F"/>
    <w:rsid w:val="00971212"/>
    <w:rsid w:val="0097311B"/>
    <w:rsid w:val="00973507"/>
    <w:rsid w:val="009738F6"/>
    <w:rsid w:val="00974549"/>
    <w:rsid w:val="00974940"/>
    <w:rsid w:val="00974B05"/>
    <w:rsid w:val="00974BB0"/>
    <w:rsid w:val="009750AE"/>
    <w:rsid w:val="009752FA"/>
    <w:rsid w:val="00975E20"/>
    <w:rsid w:val="0097702E"/>
    <w:rsid w:val="00977597"/>
    <w:rsid w:val="009777CF"/>
    <w:rsid w:val="00980BA3"/>
    <w:rsid w:val="0098168B"/>
    <w:rsid w:val="00981E97"/>
    <w:rsid w:val="0098205E"/>
    <w:rsid w:val="00982123"/>
    <w:rsid w:val="00982914"/>
    <w:rsid w:val="00983387"/>
    <w:rsid w:val="00983768"/>
    <w:rsid w:val="00983F29"/>
    <w:rsid w:val="00984778"/>
    <w:rsid w:val="00984CEB"/>
    <w:rsid w:val="009851DF"/>
    <w:rsid w:val="009857F9"/>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23F0"/>
    <w:rsid w:val="009A36A2"/>
    <w:rsid w:val="009A3D14"/>
    <w:rsid w:val="009A443C"/>
    <w:rsid w:val="009A4BE9"/>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6650"/>
    <w:rsid w:val="009C720C"/>
    <w:rsid w:val="009C791C"/>
    <w:rsid w:val="009D0363"/>
    <w:rsid w:val="009D0385"/>
    <w:rsid w:val="009D07C2"/>
    <w:rsid w:val="009D0CD3"/>
    <w:rsid w:val="009D13CA"/>
    <w:rsid w:val="009D1CCF"/>
    <w:rsid w:val="009D2048"/>
    <w:rsid w:val="009D2DA6"/>
    <w:rsid w:val="009D338E"/>
    <w:rsid w:val="009D3627"/>
    <w:rsid w:val="009D3714"/>
    <w:rsid w:val="009D455A"/>
    <w:rsid w:val="009D4FAF"/>
    <w:rsid w:val="009D5E99"/>
    <w:rsid w:val="009D63AB"/>
    <w:rsid w:val="009D6F47"/>
    <w:rsid w:val="009D703A"/>
    <w:rsid w:val="009D7138"/>
    <w:rsid w:val="009D75E4"/>
    <w:rsid w:val="009D7755"/>
    <w:rsid w:val="009E03EA"/>
    <w:rsid w:val="009E079A"/>
    <w:rsid w:val="009E07FF"/>
    <w:rsid w:val="009E1A17"/>
    <w:rsid w:val="009E2A02"/>
    <w:rsid w:val="009E2AA6"/>
    <w:rsid w:val="009E3C02"/>
    <w:rsid w:val="009E3CFB"/>
    <w:rsid w:val="009E3D1A"/>
    <w:rsid w:val="009E44ED"/>
    <w:rsid w:val="009E594F"/>
    <w:rsid w:val="009E747C"/>
    <w:rsid w:val="009E79BE"/>
    <w:rsid w:val="009F07C1"/>
    <w:rsid w:val="009F09B8"/>
    <w:rsid w:val="009F0F01"/>
    <w:rsid w:val="009F10CA"/>
    <w:rsid w:val="009F14A6"/>
    <w:rsid w:val="009F1F82"/>
    <w:rsid w:val="009F273D"/>
    <w:rsid w:val="009F2F08"/>
    <w:rsid w:val="009F2F9F"/>
    <w:rsid w:val="009F312F"/>
    <w:rsid w:val="009F3664"/>
    <w:rsid w:val="009F3F28"/>
    <w:rsid w:val="009F4C6A"/>
    <w:rsid w:val="009F4FAA"/>
    <w:rsid w:val="009F5A19"/>
    <w:rsid w:val="009F5AA7"/>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06D03"/>
    <w:rsid w:val="00A10F02"/>
    <w:rsid w:val="00A11888"/>
    <w:rsid w:val="00A12025"/>
    <w:rsid w:val="00A133BD"/>
    <w:rsid w:val="00A13B21"/>
    <w:rsid w:val="00A14E25"/>
    <w:rsid w:val="00A15EA4"/>
    <w:rsid w:val="00A15FB2"/>
    <w:rsid w:val="00A20365"/>
    <w:rsid w:val="00A204CA"/>
    <w:rsid w:val="00A207D2"/>
    <w:rsid w:val="00A212CA"/>
    <w:rsid w:val="00A215F6"/>
    <w:rsid w:val="00A21767"/>
    <w:rsid w:val="00A220DD"/>
    <w:rsid w:val="00A22CE2"/>
    <w:rsid w:val="00A23290"/>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1AEE"/>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87E"/>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DF6"/>
    <w:rsid w:val="00AB0FA6"/>
    <w:rsid w:val="00AB1408"/>
    <w:rsid w:val="00AB163A"/>
    <w:rsid w:val="00AB17A0"/>
    <w:rsid w:val="00AB195A"/>
    <w:rsid w:val="00AB1A97"/>
    <w:rsid w:val="00AB2758"/>
    <w:rsid w:val="00AB27C6"/>
    <w:rsid w:val="00AB3442"/>
    <w:rsid w:val="00AB4F3D"/>
    <w:rsid w:val="00AB504B"/>
    <w:rsid w:val="00AB5737"/>
    <w:rsid w:val="00AB5A5A"/>
    <w:rsid w:val="00AB5A7E"/>
    <w:rsid w:val="00AB5F1B"/>
    <w:rsid w:val="00AB6012"/>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D25"/>
    <w:rsid w:val="00AC68B0"/>
    <w:rsid w:val="00AC7831"/>
    <w:rsid w:val="00AD0C68"/>
    <w:rsid w:val="00AD0F18"/>
    <w:rsid w:val="00AD0F1D"/>
    <w:rsid w:val="00AD260B"/>
    <w:rsid w:val="00AD2619"/>
    <w:rsid w:val="00AD2C08"/>
    <w:rsid w:val="00AD3EAB"/>
    <w:rsid w:val="00AD5427"/>
    <w:rsid w:val="00AD54D3"/>
    <w:rsid w:val="00AD5B72"/>
    <w:rsid w:val="00AD7ACE"/>
    <w:rsid w:val="00AD7EB7"/>
    <w:rsid w:val="00AE06A4"/>
    <w:rsid w:val="00AE095D"/>
    <w:rsid w:val="00AE0B40"/>
    <w:rsid w:val="00AE1098"/>
    <w:rsid w:val="00AE1871"/>
    <w:rsid w:val="00AE26C0"/>
    <w:rsid w:val="00AE2ACA"/>
    <w:rsid w:val="00AE2C97"/>
    <w:rsid w:val="00AE32B8"/>
    <w:rsid w:val="00AE3430"/>
    <w:rsid w:val="00AE35AC"/>
    <w:rsid w:val="00AE3F50"/>
    <w:rsid w:val="00AE4A32"/>
    <w:rsid w:val="00AE5998"/>
    <w:rsid w:val="00AE5A3F"/>
    <w:rsid w:val="00AE600C"/>
    <w:rsid w:val="00AE67B2"/>
    <w:rsid w:val="00AE68D0"/>
    <w:rsid w:val="00AE7394"/>
    <w:rsid w:val="00AE7935"/>
    <w:rsid w:val="00AF0A91"/>
    <w:rsid w:val="00AF11FC"/>
    <w:rsid w:val="00AF154F"/>
    <w:rsid w:val="00AF1A0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2F8E"/>
    <w:rsid w:val="00B031EE"/>
    <w:rsid w:val="00B03284"/>
    <w:rsid w:val="00B033FA"/>
    <w:rsid w:val="00B0343F"/>
    <w:rsid w:val="00B03E06"/>
    <w:rsid w:val="00B03E67"/>
    <w:rsid w:val="00B03F15"/>
    <w:rsid w:val="00B046A0"/>
    <w:rsid w:val="00B053AC"/>
    <w:rsid w:val="00B0563E"/>
    <w:rsid w:val="00B0571A"/>
    <w:rsid w:val="00B0648D"/>
    <w:rsid w:val="00B0663E"/>
    <w:rsid w:val="00B07AAA"/>
    <w:rsid w:val="00B105FB"/>
    <w:rsid w:val="00B10724"/>
    <w:rsid w:val="00B10754"/>
    <w:rsid w:val="00B108FD"/>
    <w:rsid w:val="00B11743"/>
    <w:rsid w:val="00B1192D"/>
    <w:rsid w:val="00B11CB0"/>
    <w:rsid w:val="00B11CED"/>
    <w:rsid w:val="00B11DD7"/>
    <w:rsid w:val="00B141CC"/>
    <w:rsid w:val="00B15449"/>
    <w:rsid w:val="00B154C9"/>
    <w:rsid w:val="00B15627"/>
    <w:rsid w:val="00B15ADA"/>
    <w:rsid w:val="00B1608D"/>
    <w:rsid w:val="00B1608F"/>
    <w:rsid w:val="00B17C67"/>
    <w:rsid w:val="00B20900"/>
    <w:rsid w:val="00B22EFB"/>
    <w:rsid w:val="00B2397F"/>
    <w:rsid w:val="00B252B2"/>
    <w:rsid w:val="00B25786"/>
    <w:rsid w:val="00B263A6"/>
    <w:rsid w:val="00B2755F"/>
    <w:rsid w:val="00B27E81"/>
    <w:rsid w:val="00B30224"/>
    <w:rsid w:val="00B30ADA"/>
    <w:rsid w:val="00B3196D"/>
    <w:rsid w:val="00B31B7E"/>
    <w:rsid w:val="00B331AE"/>
    <w:rsid w:val="00B33A7C"/>
    <w:rsid w:val="00B34C41"/>
    <w:rsid w:val="00B35420"/>
    <w:rsid w:val="00B359B7"/>
    <w:rsid w:val="00B35E61"/>
    <w:rsid w:val="00B36BDD"/>
    <w:rsid w:val="00B40C67"/>
    <w:rsid w:val="00B41CAC"/>
    <w:rsid w:val="00B42355"/>
    <w:rsid w:val="00B42667"/>
    <w:rsid w:val="00B439F6"/>
    <w:rsid w:val="00B444B8"/>
    <w:rsid w:val="00B44E37"/>
    <w:rsid w:val="00B45ACC"/>
    <w:rsid w:val="00B465AD"/>
    <w:rsid w:val="00B4746E"/>
    <w:rsid w:val="00B47A4D"/>
    <w:rsid w:val="00B47FD1"/>
    <w:rsid w:val="00B50001"/>
    <w:rsid w:val="00B516BB"/>
    <w:rsid w:val="00B51B0A"/>
    <w:rsid w:val="00B51D9D"/>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264"/>
    <w:rsid w:val="00B654A9"/>
    <w:rsid w:val="00B65E42"/>
    <w:rsid w:val="00B6646D"/>
    <w:rsid w:val="00B66F9B"/>
    <w:rsid w:val="00B6737A"/>
    <w:rsid w:val="00B67832"/>
    <w:rsid w:val="00B701A0"/>
    <w:rsid w:val="00B70348"/>
    <w:rsid w:val="00B70D38"/>
    <w:rsid w:val="00B718C7"/>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55"/>
    <w:rsid w:val="00B83F9A"/>
    <w:rsid w:val="00B84140"/>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51FE"/>
    <w:rsid w:val="00B96CCF"/>
    <w:rsid w:val="00B97C71"/>
    <w:rsid w:val="00B97CBC"/>
    <w:rsid w:val="00BA12DC"/>
    <w:rsid w:val="00BA21F5"/>
    <w:rsid w:val="00BA2233"/>
    <w:rsid w:val="00BA2ABC"/>
    <w:rsid w:val="00BA2BA8"/>
    <w:rsid w:val="00BA3230"/>
    <w:rsid w:val="00BA37B5"/>
    <w:rsid w:val="00BA3913"/>
    <w:rsid w:val="00BA3C63"/>
    <w:rsid w:val="00BA3D69"/>
    <w:rsid w:val="00BA41CE"/>
    <w:rsid w:val="00BA601F"/>
    <w:rsid w:val="00BA6350"/>
    <w:rsid w:val="00BA695C"/>
    <w:rsid w:val="00BA6B3D"/>
    <w:rsid w:val="00BA7FDD"/>
    <w:rsid w:val="00BB06CA"/>
    <w:rsid w:val="00BB1117"/>
    <w:rsid w:val="00BB1993"/>
    <w:rsid w:val="00BB1AF7"/>
    <w:rsid w:val="00BB1D64"/>
    <w:rsid w:val="00BB2960"/>
    <w:rsid w:val="00BB586B"/>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4050"/>
    <w:rsid w:val="00BD55FC"/>
    <w:rsid w:val="00BD5986"/>
    <w:rsid w:val="00BD6273"/>
    <w:rsid w:val="00BD67B1"/>
    <w:rsid w:val="00BD6B19"/>
    <w:rsid w:val="00BD74EE"/>
    <w:rsid w:val="00BE1600"/>
    <w:rsid w:val="00BE1D51"/>
    <w:rsid w:val="00BE2C8F"/>
    <w:rsid w:val="00BE5087"/>
    <w:rsid w:val="00BE5261"/>
    <w:rsid w:val="00BE6151"/>
    <w:rsid w:val="00BE7273"/>
    <w:rsid w:val="00BE7500"/>
    <w:rsid w:val="00BE7B3F"/>
    <w:rsid w:val="00BF00CE"/>
    <w:rsid w:val="00BF0EB3"/>
    <w:rsid w:val="00BF178C"/>
    <w:rsid w:val="00BF17EA"/>
    <w:rsid w:val="00BF1AE9"/>
    <w:rsid w:val="00BF1C56"/>
    <w:rsid w:val="00BF1CF3"/>
    <w:rsid w:val="00BF2201"/>
    <w:rsid w:val="00BF296A"/>
    <w:rsid w:val="00BF4416"/>
    <w:rsid w:val="00BF449E"/>
    <w:rsid w:val="00BF46D7"/>
    <w:rsid w:val="00BF5561"/>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4B1E"/>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1CC6"/>
    <w:rsid w:val="00C32347"/>
    <w:rsid w:val="00C32CA0"/>
    <w:rsid w:val="00C33079"/>
    <w:rsid w:val="00C330DF"/>
    <w:rsid w:val="00C3329C"/>
    <w:rsid w:val="00C333E9"/>
    <w:rsid w:val="00C34690"/>
    <w:rsid w:val="00C34A94"/>
    <w:rsid w:val="00C34F52"/>
    <w:rsid w:val="00C35336"/>
    <w:rsid w:val="00C354F8"/>
    <w:rsid w:val="00C35E25"/>
    <w:rsid w:val="00C36915"/>
    <w:rsid w:val="00C3692B"/>
    <w:rsid w:val="00C36B92"/>
    <w:rsid w:val="00C36BBA"/>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1135"/>
    <w:rsid w:val="00C51D27"/>
    <w:rsid w:val="00C524A1"/>
    <w:rsid w:val="00C53839"/>
    <w:rsid w:val="00C539C1"/>
    <w:rsid w:val="00C53EEB"/>
    <w:rsid w:val="00C54E2D"/>
    <w:rsid w:val="00C54E61"/>
    <w:rsid w:val="00C556FB"/>
    <w:rsid w:val="00C57059"/>
    <w:rsid w:val="00C571B2"/>
    <w:rsid w:val="00C614CA"/>
    <w:rsid w:val="00C614FA"/>
    <w:rsid w:val="00C61588"/>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3BD"/>
    <w:rsid w:val="00C7458E"/>
    <w:rsid w:val="00C74A7B"/>
    <w:rsid w:val="00C74E76"/>
    <w:rsid w:val="00C74EFF"/>
    <w:rsid w:val="00C75635"/>
    <w:rsid w:val="00C75C84"/>
    <w:rsid w:val="00C7657F"/>
    <w:rsid w:val="00C768BB"/>
    <w:rsid w:val="00C76953"/>
    <w:rsid w:val="00C773BD"/>
    <w:rsid w:val="00C77BD4"/>
    <w:rsid w:val="00C77C73"/>
    <w:rsid w:val="00C80C0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CF"/>
    <w:rsid w:val="00C91BDC"/>
    <w:rsid w:val="00C9255D"/>
    <w:rsid w:val="00C92587"/>
    <w:rsid w:val="00C9285D"/>
    <w:rsid w:val="00C92967"/>
    <w:rsid w:val="00C93222"/>
    <w:rsid w:val="00C93A07"/>
    <w:rsid w:val="00C9499A"/>
    <w:rsid w:val="00C949C0"/>
    <w:rsid w:val="00C97DD9"/>
    <w:rsid w:val="00CA045C"/>
    <w:rsid w:val="00CA0C6F"/>
    <w:rsid w:val="00CA160C"/>
    <w:rsid w:val="00CA2EDD"/>
    <w:rsid w:val="00CA38FD"/>
    <w:rsid w:val="00CA3A78"/>
    <w:rsid w:val="00CA3D0C"/>
    <w:rsid w:val="00CA3E3F"/>
    <w:rsid w:val="00CA401A"/>
    <w:rsid w:val="00CA4CC4"/>
    <w:rsid w:val="00CA55A2"/>
    <w:rsid w:val="00CA5BDD"/>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2C32"/>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109C"/>
    <w:rsid w:val="00CE1C77"/>
    <w:rsid w:val="00CE2AC0"/>
    <w:rsid w:val="00CE3189"/>
    <w:rsid w:val="00CE3213"/>
    <w:rsid w:val="00CE3BD1"/>
    <w:rsid w:val="00CE3BE7"/>
    <w:rsid w:val="00CE3E5A"/>
    <w:rsid w:val="00CE476C"/>
    <w:rsid w:val="00CE4949"/>
    <w:rsid w:val="00CE4AD0"/>
    <w:rsid w:val="00CE4B6F"/>
    <w:rsid w:val="00CE6B63"/>
    <w:rsid w:val="00CE7802"/>
    <w:rsid w:val="00CF002A"/>
    <w:rsid w:val="00CF07F5"/>
    <w:rsid w:val="00CF18CA"/>
    <w:rsid w:val="00CF222A"/>
    <w:rsid w:val="00CF2C9F"/>
    <w:rsid w:val="00CF3238"/>
    <w:rsid w:val="00CF56CD"/>
    <w:rsid w:val="00CF5B76"/>
    <w:rsid w:val="00CF6D74"/>
    <w:rsid w:val="00CF77AE"/>
    <w:rsid w:val="00D00174"/>
    <w:rsid w:val="00D02686"/>
    <w:rsid w:val="00D04103"/>
    <w:rsid w:val="00D048E7"/>
    <w:rsid w:val="00D05C9E"/>
    <w:rsid w:val="00D10F6F"/>
    <w:rsid w:val="00D12EE1"/>
    <w:rsid w:val="00D133BA"/>
    <w:rsid w:val="00D13AB6"/>
    <w:rsid w:val="00D13B94"/>
    <w:rsid w:val="00D144D3"/>
    <w:rsid w:val="00D1461E"/>
    <w:rsid w:val="00D15857"/>
    <w:rsid w:val="00D159C3"/>
    <w:rsid w:val="00D15AEB"/>
    <w:rsid w:val="00D16F35"/>
    <w:rsid w:val="00D17DDF"/>
    <w:rsid w:val="00D20104"/>
    <w:rsid w:val="00D20E7D"/>
    <w:rsid w:val="00D20E8C"/>
    <w:rsid w:val="00D21C67"/>
    <w:rsid w:val="00D21C72"/>
    <w:rsid w:val="00D2235B"/>
    <w:rsid w:val="00D22430"/>
    <w:rsid w:val="00D22C8C"/>
    <w:rsid w:val="00D23016"/>
    <w:rsid w:val="00D23786"/>
    <w:rsid w:val="00D241BA"/>
    <w:rsid w:val="00D241C8"/>
    <w:rsid w:val="00D25079"/>
    <w:rsid w:val="00D25C91"/>
    <w:rsid w:val="00D267CF"/>
    <w:rsid w:val="00D26988"/>
    <w:rsid w:val="00D26AA2"/>
    <w:rsid w:val="00D27E3D"/>
    <w:rsid w:val="00D31342"/>
    <w:rsid w:val="00D31F70"/>
    <w:rsid w:val="00D3258F"/>
    <w:rsid w:val="00D32EEB"/>
    <w:rsid w:val="00D33118"/>
    <w:rsid w:val="00D34B1E"/>
    <w:rsid w:val="00D35CBF"/>
    <w:rsid w:val="00D3619E"/>
    <w:rsid w:val="00D36876"/>
    <w:rsid w:val="00D402F5"/>
    <w:rsid w:val="00D41585"/>
    <w:rsid w:val="00D41F54"/>
    <w:rsid w:val="00D420CB"/>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30A1"/>
    <w:rsid w:val="00D548D7"/>
    <w:rsid w:val="00D54EF9"/>
    <w:rsid w:val="00D57B51"/>
    <w:rsid w:val="00D61B6D"/>
    <w:rsid w:val="00D61CC0"/>
    <w:rsid w:val="00D62472"/>
    <w:rsid w:val="00D62541"/>
    <w:rsid w:val="00D62E82"/>
    <w:rsid w:val="00D63BB4"/>
    <w:rsid w:val="00D64B2D"/>
    <w:rsid w:val="00D652B8"/>
    <w:rsid w:val="00D65A06"/>
    <w:rsid w:val="00D66F34"/>
    <w:rsid w:val="00D679C7"/>
    <w:rsid w:val="00D7030D"/>
    <w:rsid w:val="00D70A27"/>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311E"/>
    <w:rsid w:val="00DA4396"/>
    <w:rsid w:val="00DA4533"/>
    <w:rsid w:val="00DA4D2E"/>
    <w:rsid w:val="00DA5616"/>
    <w:rsid w:val="00DA5B59"/>
    <w:rsid w:val="00DA5CBB"/>
    <w:rsid w:val="00DA5F98"/>
    <w:rsid w:val="00DA64BB"/>
    <w:rsid w:val="00DA6ED3"/>
    <w:rsid w:val="00DA7449"/>
    <w:rsid w:val="00DA76AB"/>
    <w:rsid w:val="00DA7A03"/>
    <w:rsid w:val="00DA7C02"/>
    <w:rsid w:val="00DA7EE2"/>
    <w:rsid w:val="00DB033E"/>
    <w:rsid w:val="00DB11E4"/>
    <w:rsid w:val="00DB1818"/>
    <w:rsid w:val="00DB276F"/>
    <w:rsid w:val="00DB2B5D"/>
    <w:rsid w:val="00DB4271"/>
    <w:rsid w:val="00DB4BA8"/>
    <w:rsid w:val="00DB57F8"/>
    <w:rsid w:val="00DB6E8D"/>
    <w:rsid w:val="00DB72F8"/>
    <w:rsid w:val="00DB7F1F"/>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3BCE"/>
    <w:rsid w:val="00DE44B0"/>
    <w:rsid w:val="00DE4A98"/>
    <w:rsid w:val="00DE4B8E"/>
    <w:rsid w:val="00DE56A5"/>
    <w:rsid w:val="00DE6165"/>
    <w:rsid w:val="00DE72C4"/>
    <w:rsid w:val="00DE7F27"/>
    <w:rsid w:val="00DF08B7"/>
    <w:rsid w:val="00DF0AFA"/>
    <w:rsid w:val="00DF0F60"/>
    <w:rsid w:val="00DF23B6"/>
    <w:rsid w:val="00DF2549"/>
    <w:rsid w:val="00DF25A8"/>
    <w:rsid w:val="00DF2B0D"/>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4B47"/>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55C"/>
    <w:rsid w:val="00E31932"/>
    <w:rsid w:val="00E31E89"/>
    <w:rsid w:val="00E32AAC"/>
    <w:rsid w:val="00E32D86"/>
    <w:rsid w:val="00E33147"/>
    <w:rsid w:val="00E33E07"/>
    <w:rsid w:val="00E34168"/>
    <w:rsid w:val="00E354F3"/>
    <w:rsid w:val="00E35793"/>
    <w:rsid w:val="00E35887"/>
    <w:rsid w:val="00E360FA"/>
    <w:rsid w:val="00E36154"/>
    <w:rsid w:val="00E36407"/>
    <w:rsid w:val="00E37735"/>
    <w:rsid w:val="00E4010F"/>
    <w:rsid w:val="00E4026E"/>
    <w:rsid w:val="00E40E41"/>
    <w:rsid w:val="00E4225A"/>
    <w:rsid w:val="00E42D93"/>
    <w:rsid w:val="00E438BD"/>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57C9A"/>
    <w:rsid w:val="00E608B7"/>
    <w:rsid w:val="00E60CAF"/>
    <w:rsid w:val="00E61275"/>
    <w:rsid w:val="00E61B39"/>
    <w:rsid w:val="00E62835"/>
    <w:rsid w:val="00E633DC"/>
    <w:rsid w:val="00E642F6"/>
    <w:rsid w:val="00E64523"/>
    <w:rsid w:val="00E6528D"/>
    <w:rsid w:val="00E6552A"/>
    <w:rsid w:val="00E65E10"/>
    <w:rsid w:val="00E66166"/>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4FB7"/>
    <w:rsid w:val="00EA5174"/>
    <w:rsid w:val="00EA5C53"/>
    <w:rsid w:val="00EA6062"/>
    <w:rsid w:val="00EA6CB4"/>
    <w:rsid w:val="00EA6E76"/>
    <w:rsid w:val="00EA7A1C"/>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0E5"/>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03AF"/>
    <w:rsid w:val="00EE0917"/>
    <w:rsid w:val="00EE145C"/>
    <w:rsid w:val="00EE1512"/>
    <w:rsid w:val="00EE1CC6"/>
    <w:rsid w:val="00EE217F"/>
    <w:rsid w:val="00EE2432"/>
    <w:rsid w:val="00EE24F5"/>
    <w:rsid w:val="00EE2ED1"/>
    <w:rsid w:val="00EE4120"/>
    <w:rsid w:val="00EE44AD"/>
    <w:rsid w:val="00EE7D5E"/>
    <w:rsid w:val="00EE7D61"/>
    <w:rsid w:val="00EF0074"/>
    <w:rsid w:val="00EF04C9"/>
    <w:rsid w:val="00EF19A1"/>
    <w:rsid w:val="00EF1A28"/>
    <w:rsid w:val="00EF1E0A"/>
    <w:rsid w:val="00EF267F"/>
    <w:rsid w:val="00EF2B14"/>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21C"/>
    <w:rsid w:val="00F31951"/>
    <w:rsid w:val="00F31CC8"/>
    <w:rsid w:val="00F31D28"/>
    <w:rsid w:val="00F32173"/>
    <w:rsid w:val="00F3250E"/>
    <w:rsid w:val="00F326D6"/>
    <w:rsid w:val="00F32EE5"/>
    <w:rsid w:val="00F331DE"/>
    <w:rsid w:val="00F33237"/>
    <w:rsid w:val="00F3465E"/>
    <w:rsid w:val="00F34BF6"/>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5552"/>
    <w:rsid w:val="00F55EC4"/>
    <w:rsid w:val="00F56336"/>
    <w:rsid w:val="00F56C30"/>
    <w:rsid w:val="00F57BF8"/>
    <w:rsid w:val="00F57BF9"/>
    <w:rsid w:val="00F61254"/>
    <w:rsid w:val="00F62456"/>
    <w:rsid w:val="00F625C6"/>
    <w:rsid w:val="00F62941"/>
    <w:rsid w:val="00F653B8"/>
    <w:rsid w:val="00F65A82"/>
    <w:rsid w:val="00F66E5B"/>
    <w:rsid w:val="00F70563"/>
    <w:rsid w:val="00F705E6"/>
    <w:rsid w:val="00F70AD1"/>
    <w:rsid w:val="00F70FB3"/>
    <w:rsid w:val="00F71764"/>
    <w:rsid w:val="00F71B89"/>
    <w:rsid w:val="00F723E6"/>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9D0"/>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54E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B7EA2"/>
    <w:rsid w:val="00FC044E"/>
    <w:rsid w:val="00FC050C"/>
    <w:rsid w:val="00FC0B77"/>
    <w:rsid w:val="00FC0DB5"/>
    <w:rsid w:val="00FC1192"/>
    <w:rsid w:val="00FC22E7"/>
    <w:rsid w:val="00FC2520"/>
    <w:rsid w:val="00FC2912"/>
    <w:rsid w:val="00FC40D3"/>
    <w:rsid w:val="00FC5133"/>
    <w:rsid w:val="00FC6BA9"/>
    <w:rsid w:val="00FC77D8"/>
    <w:rsid w:val="00FC78C1"/>
    <w:rsid w:val="00FC7E46"/>
    <w:rsid w:val="00FD03E5"/>
    <w:rsid w:val="00FD1258"/>
    <w:rsid w:val="00FD1F66"/>
    <w:rsid w:val="00FD1FA7"/>
    <w:rsid w:val="00FD2CBF"/>
    <w:rsid w:val="00FD2EBD"/>
    <w:rsid w:val="00FD3426"/>
    <w:rsid w:val="00FD471E"/>
    <w:rsid w:val="00FD48C3"/>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39759-696D-4FB4-9A8F-96BBBD72D26A}">
  <ds:schemaRefs>
    <ds:schemaRef ds:uri="http://schemas.microsoft.com/sharepoint/event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1AC229C7-C2B1-4A0C-94E0-3D304CBF428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2023-08-11T00:09:00Z</dcterms:created>
  <dcterms:modified xsi:type="dcterms:W3CDTF">2023-08-11T00:09:00Z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